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5D34C" w14:textId="4A7288DC" w:rsidR="009108D6" w:rsidRPr="009D210D" w:rsidRDefault="009108D6" w:rsidP="009D210D">
      <w:pPr>
        <w:shd w:val="clear" w:color="auto" w:fill="F5D3D5"/>
        <w:spacing w:after="0" w:line="240" w:lineRule="auto"/>
        <w:ind w:left="112" w:right="215"/>
        <w:rPr>
          <w:rFonts w:ascii="Arial Narrow" w:hAnsi="Arial Narrow"/>
          <w:b/>
          <w:noProof/>
          <w:sz w:val="19"/>
          <w:szCs w:val="19"/>
          <w:lang w:eastAsia="sr-Latn-RS"/>
        </w:rPr>
      </w:pPr>
      <w:r w:rsidRPr="009D210D">
        <w:rPr>
          <w:rFonts w:ascii="Arial Narrow" w:hAnsi="Arial Narrow"/>
          <w:b/>
          <w:noProof/>
          <w:sz w:val="19"/>
          <w:szCs w:val="19"/>
        </w:rPr>
        <w:t>OPŠTI PODACI O KLIJENTU</w:t>
      </w:r>
      <w:r w:rsidR="006125EF">
        <w:rPr>
          <w:rFonts w:ascii="Arial Narrow" w:hAnsi="Arial Narrow"/>
          <w:b/>
          <w:noProof/>
          <w:sz w:val="19"/>
          <w:szCs w:val="19"/>
        </w:rPr>
        <w:t xml:space="preserve"> </w:t>
      </w:r>
      <w:r w:rsidRPr="009D210D">
        <w:rPr>
          <w:rFonts w:ascii="Arial Narrow" w:hAnsi="Arial Narrow"/>
          <w:b/>
          <w:noProof/>
          <w:sz w:val="19"/>
          <w:szCs w:val="19"/>
        </w:rPr>
        <w:t>/</w:t>
      </w:r>
      <w:r w:rsidR="006125EF">
        <w:rPr>
          <w:rFonts w:ascii="Arial Narrow" w:hAnsi="Arial Narrow"/>
          <w:b/>
          <w:noProof/>
          <w:sz w:val="19"/>
          <w:szCs w:val="19"/>
        </w:rPr>
        <w:t xml:space="preserve"> </w:t>
      </w:r>
      <w:r w:rsidRPr="009D210D">
        <w:rPr>
          <w:rFonts w:ascii="Arial Narrow" w:hAnsi="Arial Narrow"/>
          <w:b/>
          <w:noProof/>
          <w:sz w:val="19"/>
          <w:szCs w:val="19"/>
        </w:rPr>
        <w:t>GENERAL INFORMATION ABOUT THE CUSTOMER: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199"/>
        <w:gridCol w:w="3452"/>
        <w:gridCol w:w="2674"/>
      </w:tblGrid>
      <w:tr w:rsidR="009D210D" w:rsidRPr="009D210D" w14:paraId="79A6DD77" w14:textId="77777777" w:rsidTr="009D210D">
        <w:trPr>
          <w:trHeight w:val="389"/>
        </w:trPr>
        <w:tc>
          <w:tcPr>
            <w:tcW w:w="10396" w:type="dxa"/>
            <w:gridSpan w:val="3"/>
            <w:vAlign w:val="center"/>
          </w:tcPr>
          <w:p w14:paraId="12D78AD7" w14:textId="77777777" w:rsidR="00D0414F" w:rsidRDefault="009108D6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 xml:space="preserve">Pun naziv </w:t>
            </w:r>
            <w:r w:rsidR="00736AFF" w:rsidRPr="009D210D">
              <w:rPr>
                <w:color w:val="auto"/>
              </w:rPr>
              <w:t>pravnog lica/preduzetnika</w:t>
            </w:r>
            <w:r w:rsidRPr="009D210D">
              <w:rPr>
                <w:color w:val="auto"/>
              </w:rPr>
              <w:t xml:space="preserve"> /</w:t>
            </w:r>
          </w:p>
          <w:p w14:paraId="4FDD58DC" w14:textId="08347624" w:rsidR="006A565D" w:rsidRPr="009D210D" w:rsidRDefault="0056724A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>
              <w:rPr>
                <w:i/>
                <w:color w:val="auto"/>
              </w:rPr>
              <w:t>Full business name</w:t>
            </w:r>
            <w:r w:rsidR="009108D6" w:rsidRPr="009D210D">
              <w:rPr>
                <w:color w:val="auto"/>
              </w:rPr>
              <w:t>:</w:t>
            </w:r>
          </w:p>
        </w:tc>
      </w:tr>
      <w:tr w:rsidR="009D210D" w:rsidRPr="009D210D" w14:paraId="4EE2D116" w14:textId="77777777" w:rsidTr="009D210D">
        <w:trPr>
          <w:trHeight w:val="266"/>
        </w:trPr>
        <w:tc>
          <w:tcPr>
            <w:tcW w:w="4229" w:type="dxa"/>
          </w:tcPr>
          <w:p w14:paraId="118B0D81" w14:textId="5CC135C5" w:rsidR="00751978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>Broj računa</w:t>
            </w:r>
            <w:r w:rsidR="003E0EB5" w:rsidRPr="009D210D">
              <w:rPr>
                <w:color w:val="auto"/>
              </w:rPr>
              <w:t xml:space="preserve">/ </w:t>
            </w:r>
            <w:r w:rsidR="003E0EB5" w:rsidRPr="00A36A11">
              <w:rPr>
                <w:i/>
                <w:iCs/>
                <w:color w:val="auto"/>
              </w:rPr>
              <w:t xml:space="preserve">Accoount </w:t>
            </w:r>
            <w:r w:rsidR="0056724A">
              <w:rPr>
                <w:i/>
                <w:iCs/>
                <w:color w:val="auto"/>
              </w:rPr>
              <w:t>N</w:t>
            </w:r>
            <w:r w:rsidR="0056724A" w:rsidRPr="00AD51CB">
              <w:rPr>
                <w:i/>
                <w:iCs/>
                <w:color w:val="auto"/>
                <w:vertAlign w:val="superscript"/>
              </w:rPr>
              <w:t>o</w:t>
            </w:r>
            <w:r w:rsidRPr="00A36A11">
              <w:rPr>
                <w:i/>
                <w:iCs/>
                <w:color w:val="auto"/>
              </w:rPr>
              <w:t>:</w:t>
            </w:r>
            <w:r w:rsidRPr="009D210D">
              <w:rPr>
                <w:color w:val="auto"/>
              </w:rPr>
              <w:t xml:space="preserve"> </w:t>
            </w:r>
          </w:p>
          <w:p w14:paraId="1E91B74D" w14:textId="77777777" w:rsidR="00736AFF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>190-</w:t>
            </w:r>
            <w:r w:rsidR="00751978" w:rsidRPr="009D210D">
              <w:rPr>
                <w:color w:val="auto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0" w:name="Text212"/>
            <w:r w:rsidR="00751978" w:rsidRPr="009D210D">
              <w:rPr>
                <w:color w:val="auto"/>
              </w:rPr>
              <w:instrText xml:space="preserve"> FORMTEXT </w:instrText>
            </w:r>
            <w:r w:rsidR="00751978" w:rsidRPr="009D210D">
              <w:rPr>
                <w:color w:val="auto"/>
              </w:rPr>
            </w:r>
            <w:r w:rsidR="00751978" w:rsidRPr="009D210D">
              <w:rPr>
                <w:color w:val="auto"/>
              </w:rPr>
              <w:fldChar w:fldCharType="separate"/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color w:val="auto"/>
              </w:rPr>
              <w:fldChar w:fldCharType="end"/>
            </w:r>
            <w:bookmarkEnd w:id="0"/>
          </w:p>
        </w:tc>
        <w:tc>
          <w:tcPr>
            <w:tcW w:w="3476" w:type="dxa"/>
            <w:vAlign w:val="center"/>
          </w:tcPr>
          <w:p w14:paraId="5731C99B" w14:textId="77777777" w:rsidR="00736AFF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>Matični broj/</w:t>
            </w:r>
            <w:r w:rsidRPr="009D210D">
              <w:rPr>
                <w:i/>
                <w:color w:val="auto"/>
              </w:rPr>
              <w:t>ID N</w:t>
            </w:r>
            <w:r w:rsidRPr="00AD51CB">
              <w:rPr>
                <w:i/>
                <w:color w:val="auto"/>
                <w:vertAlign w:val="superscript"/>
              </w:rPr>
              <w:t>o</w:t>
            </w:r>
            <w:r w:rsidRPr="009D210D">
              <w:rPr>
                <w:color w:val="auto"/>
              </w:rPr>
              <w:t xml:space="preserve">: </w:t>
            </w:r>
          </w:p>
          <w:p w14:paraId="2C1027D6" w14:textId="77777777" w:rsidR="00736AFF" w:rsidRPr="009D210D" w:rsidRDefault="00751978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1" w:name="Text213"/>
            <w:r w:rsidRPr="009D210D">
              <w:rPr>
                <w:color w:val="auto"/>
              </w:rPr>
              <w:instrText xml:space="preserve"> FORMTEXT </w:instrText>
            </w:r>
            <w:r w:rsidRPr="009D210D">
              <w:rPr>
                <w:color w:val="auto"/>
              </w:rPr>
            </w:r>
            <w:r w:rsidRPr="009D210D">
              <w:rPr>
                <w:color w:val="auto"/>
              </w:rPr>
              <w:fldChar w:fldCharType="separate"/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color w:val="auto"/>
              </w:rPr>
              <w:fldChar w:fldCharType="end"/>
            </w:r>
            <w:bookmarkEnd w:id="1"/>
          </w:p>
        </w:tc>
        <w:tc>
          <w:tcPr>
            <w:tcW w:w="2691" w:type="dxa"/>
            <w:vAlign w:val="center"/>
          </w:tcPr>
          <w:p w14:paraId="02D4FF22" w14:textId="77777777" w:rsidR="00736AFF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 xml:space="preserve">PIB / </w:t>
            </w:r>
            <w:r w:rsidRPr="009D210D">
              <w:rPr>
                <w:i/>
                <w:color w:val="auto"/>
              </w:rPr>
              <w:t>Tax N</w:t>
            </w:r>
            <w:r w:rsidRPr="00AD51CB">
              <w:rPr>
                <w:i/>
                <w:color w:val="auto"/>
                <w:vertAlign w:val="superscript"/>
              </w:rPr>
              <w:t>o</w:t>
            </w:r>
            <w:r w:rsidRPr="009D210D">
              <w:rPr>
                <w:color w:val="auto"/>
              </w:rPr>
              <w:t xml:space="preserve">: </w:t>
            </w:r>
          </w:p>
          <w:p w14:paraId="404C6C48" w14:textId="77777777" w:rsidR="00736AFF" w:rsidRPr="009D210D" w:rsidRDefault="00751978" w:rsidP="006D3412">
            <w:pPr>
              <w:pStyle w:val="Tabela"/>
              <w:spacing w:before="60" w:after="60"/>
              <w:rPr>
                <w:color w:val="auto"/>
              </w:rPr>
            </w:pPr>
            <w:r w:rsidRPr="009D210D">
              <w:rPr>
                <w:color w:val="auto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bookmarkStart w:id="2" w:name="Text214"/>
            <w:r w:rsidRPr="009D210D">
              <w:rPr>
                <w:color w:val="auto"/>
              </w:rPr>
              <w:instrText xml:space="preserve"> FORMTEXT </w:instrText>
            </w:r>
            <w:r w:rsidRPr="009D210D">
              <w:rPr>
                <w:color w:val="auto"/>
              </w:rPr>
            </w:r>
            <w:r w:rsidRPr="009D210D">
              <w:rPr>
                <w:color w:val="auto"/>
              </w:rPr>
              <w:fldChar w:fldCharType="separate"/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color w:val="auto"/>
              </w:rPr>
              <w:fldChar w:fldCharType="end"/>
            </w:r>
            <w:bookmarkEnd w:id="2"/>
          </w:p>
        </w:tc>
      </w:tr>
      <w:tr w:rsidR="009D210D" w:rsidRPr="009D210D" w14:paraId="19E145DF" w14:textId="77777777" w:rsidTr="009D210D">
        <w:trPr>
          <w:trHeight w:val="340"/>
        </w:trPr>
        <w:tc>
          <w:tcPr>
            <w:tcW w:w="4229" w:type="dxa"/>
            <w:vAlign w:val="center"/>
          </w:tcPr>
          <w:p w14:paraId="6E7C1C0B" w14:textId="77777777" w:rsidR="00736AFF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 xml:space="preserve">Sedište (grad) / </w:t>
            </w:r>
            <w:r w:rsidRPr="009D210D">
              <w:rPr>
                <w:i/>
                <w:color w:val="auto"/>
              </w:rPr>
              <w:t>City</w:t>
            </w:r>
            <w:r w:rsidRPr="009D210D">
              <w:rPr>
                <w:color w:val="auto"/>
              </w:rPr>
              <w:t>:</w:t>
            </w:r>
          </w:p>
          <w:p w14:paraId="2A4CD725" w14:textId="77777777" w:rsidR="00736AFF" w:rsidRPr="009D210D" w:rsidRDefault="00751978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bookmarkStart w:id="3" w:name="Text227"/>
            <w:r w:rsidRPr="009D210D">
              <w:rPr>
                <w:color w:val="auto"/>
              </w:rPr>
              <w:instrText xml:space="preserve"> FORMTEXT </w:instrText>
            </w:r>
            <w:r w:rsidRPr="009D210D">
              <w:rPr>
                <w:color w:val="auto"/>
              </w:rPr>
            </w:r>
            <w:r w:rsidRPr="009D210D">
              <w:rPr>
                <w:color w:val="auto"/>
              </w:rPr>
              <w:fldChar w:fldCharType="separate"/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color w:val="auto"/>
              </w:rPr>
              <w:fldChar w:fldCharType="end"/>
            </w:r>
            <w:bookmarkEnd w:id="3"/>
          </w:p>
        </w:tc>
        <w:tc>
          <w:tcPr>
            <w:tcW w:w="6167" w:type="dxa"/>
            <w:gridSpan w:val="2"/>
            <w:vAlign w:val="center"/>
          </w:tcPr>
          <w:p w14:paraId="60E677BD" w14:textId="2B36A026" w:rsidR="00736AFF" w:rsidRPr="009D210D" w:rsidRDefault="00736AFF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>Ulica i broj /</w:t>
            </w:r>
            <w:r w:rsidRPr="009D210D">
              <w:rPr>
                <w:i/>
                <w:color w:val="auto"/>
              </w:rPr>
              <w:t>Street</w:t>
            </w:r>
            <w:r w:rsidR="0056724A">
              <w:rPr>
                <w:i/>
                <w:color w:val="auto"/>
              </w:rPr>
              <w:t xml:space="preserve"> and N</w:t>
            </w:r>
            <w:r w:rsidR="0056724A" w:rsidRPr="00AD51CB">
              <w:rPr>
                <w:i/>
                <w:color w:val="auto"/>
                <w:vertAlign w:val="superscript"/>
              </w:rPr>
              <w:t>o</w:t>
            </w:r>
            <w:r w:rsidRPr="009D210D">
              <w:rPr>
                <w:color w:val="auto"/>
              </w:rPr>
              <w:t>:</w:t>
            </w:r>
          </w:p>
          <w:p w14:paraId="048C6A93" w14:textId="77777777" w:rsidR="00736AFF" w:rsidRPr="009D210D" w:rsidRDefault="00751978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bookmarkStart w:id="4" w:name="Text226"/>
            <w:r w:rsidRPr="009D210D">
              <w:rPr>
                <w:color w:val="auto"/>
              </w:rPr>
              <w:instrText xml:space="preserve"> FORMTEXT </w:instrText>
            </w:r>
            <w:r w:rsidRPr="009D210D">
              <w:rPr>
                <w:color w:val="auto"/>
              </w:rPr>
            </w:r>
            <w:r w:rsidRPr="009D210D">
              <w:rPr>
                <w:color w:val="auto"/>
              </w:rPr>
              <w:fldChar w:fldCharType="separate"/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noProof/>
                <w:color w:val="auto"/>
              </w:rPr>
              <w:t> </w:t>
            </w:r>
            <w:r w:rsidRPr="009D210D">
              <w:rPr>
                <w:color w:val="auto"/>
              </w:rPr>
              <w:fldChar w:fldCharType="end"/>
            </w:r>
            <w:bookmarkEnd w:id="4"/>
          </w:p>
        </w:tc>
      </w:tr>
      <w:tr w:rsidR="009D210D" w:rsidRPr="009D210D" w14:paraId="145BCC68" w14:textId="77777777" w:rsidTr="009D210D">
        <w:trPr>
          <w:trHeight w:val="397"/>
        </w:trPr>
        <w:tc>
          <w:tcPr>
            <w:tcW w:w="10396" w:type="dxa"/>
            <w:gridSpan w:val="3"/>
            <w:vAlign w:val="center"/>
          </w:tcPr>
          <w:p w14:paraId="724245E3" w14:textId="5596EE42" w:rsidR="00F70B21" w:rsidRPr="00A36A11" w:rsidRDefault="00F70B21" w:rsidP="006D3412">
            <w:pPr>
              <w:pStyle w:val="Tabela"/>
              <w:spacing w:before="60" w:after="60"/>
              <w:ind w:left="0"/>
              <w:rPr>
                <w:i/>
                <w:iCs/>
                <w:color w:val="auto"/>
              </w:rPr>
            </w:pPr>
            <w:r w:rsidRPr="009D210D">
              <w:rPr>
                <w:color w:val="auto"/>
              </w:rPr>
              <w:t xml:space="preserve">Lice ovlašćeno za zastupanje/ </w:t>
            </w:r>
            <w:r w:rsidR="0056724A" w:rsidRPr="00806E95">
              <w:rPr>
                <w:color w:val="auto"/>
              </w:rPr>
              <w:t>Authorized representative</w:t>
            </w:r>
            <w:r w:rsidR="00806E95">
              <w:rPr>
                <w:color w:val="auto"/>
              </w:rPr>
              <w:t>:</w:t>
            </w:r>
          </w:p>
          <w:p w14:paraId="73801969" w14:textId="2337E664" w:rsidR="00F70B21" w:rsidRPr="009D210D" w:rsidRDefault="00F70B21" w:rsidP="006D3412">
            <w:pPr>
              <w:pStyle w:val="Tabela"/>
              <w:spacing w:before="60" w:after="60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 xml:space="preserve">Ime i prezime/ </w:t>
            </w:r>
            <w:r w:rsidRPr="00A36A11">
              <w:rPr>
                <w:i/>
                <w:iCs/>
                <w:color w:val="auto"/>
              </w:rPr>
              <w:t>Name and sumame</w:t>
            </w:r>
            <w:r w:rsidRPr="009D210D">
              <w:rPr>
                <w:color w:val="auto"/>
              </w:rPr>
              <w:t>:</w:t>
            </w:r>
            <w:r w:rsidR="00751978" w:rsidRPr="009D210D">
              <w:rPr>
                <w:color w:val="auto"/>
              </w:rPr>
              <w:t xml:space="preserve"> </w:t>
            </w:r>
            <w:r w:rsidR="00751978" w:rsidRPr="009D210D">
              <w:rPr>
                <w:color w:val="auto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bookmarkStart w:id="5" w:name="Text215"/>
            <w:r w:rsidR="00751978" w:rsidRPr="009D210D">
              <w:rPr>
                <w:color w:val="auto"/>
              </w:rPr>
              <w:instrText xml:space="preserve"> FORMTEXT </w:instrText>
            </w:r>
            <w:r w:rsidR="00751978" w:rsidRPr="009D210D">
              <w:rPr>
                <w:color w:val="auto"/>
              </w:rPr>
            </w:r>
            <w:r w:rsidR="00751978" w:rsidRPr="009D210D">
              <w:rPr>
                <w:color w:val="auto"/>
              </w:rPr>
              <w:fldChar w:fldCharType="separate"/>
            </w:r>
            <w:r w:rsidR="00474CC6">
              <w:rPr>
                <w:color w:val="auto"/>
              </w:rPr>
              <w:t> </w:t>
            </w:r>
            <w:r w:rsidR="00474CC6">
              <w:rPr>
                <w:color w:val="auto"/>
              </w:rPr>
              <w:t> </w:t>
            </w:r>
            <w:r w:rsidR="00474CC6">
              <w:rPr>
                <w:color w:val="auto"/>
              </w:rPr>
              <w:t> </w:t>
            </w:r>
            <w:r w:rsidR="00474CC6">
              <w:rPr>
                <w:color w:val="auto"/>
              </w:rPr>
              <w:t> </w:t>
            </w:r>
            <w:r w:rsidR="00474CC6">
              <w:rPr>
                <w:color w:val="auto"/>
              </w:rPr>
              <w:t> </w:t>
            </w:r>
            <w:r w:rsidR="00751978" w:rsidRPr="009D210D">
              <w:rPr>
                <w:color w:val="auto"/>
              </w:rPr>
              <w:fldChar w:fldCharType="end"/>
            </w:r>
            <w:bookmarkEnd w:id="5"/>
          </w:p>
        </w:tc>
      </w:tr>
    </w:tbl>
    <w:p w14:paraId="5D2B3749" w14:textId="77777777" w:rsidR="00A71DBA" w:rsidRDefault="00A71DBA" w:rsidP="00A71DBA">
      <w:pPr>
        <w:spacing w:after="0"/>
        <w:ind w:left="142"/>
        <w:rPr>
          <w:rFonts w:ascii="Arial Narrow" w:hAnsi="Arial Narrow"/>
          <w:b/>
          <w:sz w:val="19"/>
          <w:szCs w:val="19"/>
        </w:rPr>
      </w:pPr>
    </w:p>
    <w:p w14:paraId="2A4FD9A3" w14:textId="3379A7E8" w:rsidR="0056724A" w:rsidRDefault="001F3C02" w:rsidP="00A71DBA">
      <w:pPr>
        <w:spacing w:after="0"/>
        <w:ind w:left="142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b/>
          <w:sz w:val="19"/>
          <w:szCs w:val="19"/>
        </w:rPr>
        <w:t xml:space="preserve">NAZIV </w:t>
      </w:r>
      <w:r w:rsidR="00736AFF" w:rsidRPr="009D210D">
        <w:rPr>
          <w:rFonts w:ascii="Arial Narrow" w:hAnsi="Arial Narrow"/>
          <w:b/>
          <w:sz w:val="19"/>
          <w:szCs w:val="19"/>
        </w:rPr>
        <w:t xml:space="preserve">PRAVNOG LICA / PREDUZETNIKA </w:t>
      </w:r>
      <w:r w:rsidR="00723A7A" w:rsidRPr="009D210D">
        <w:rPr>
          <w:rFonts w:ascii="Arial Narrow" w:hAnsi="Arial Narrow"/>
          <w:b/>
          <w:sz w:val="19"/>
          <w:szCs w:val="19"/>
        </w:rPr>
        <w:t>NA KARTIC</w:t>
      </w:r>
      <w:r w:rsidR="000423D8" w:rsidRPr="009D210D">
        <w:rPr>
          <w:rFonts w:ascii="Arial Narrow" w:hAnsi="Arial Narrow"/>
          <w:b/>
          <w:sz w:val="19"/>
          <w:szCs w:val="19"/>
        </w:rPr>
        <w:t xml:space="preserve">I </w:t>
      </w:r>
      <w:r w:rsidR="00723A7A" w:rsidRPr="009D210D">
        <w:rPr>
          <w:rFonts w:ascii="Arial Narrow" w:hAnsi="Arial Narrow"/>
          <w:b/>
          <w:sz w:val="19"/>
          <w:szCs w:val="19"/>
        </w:rPr>
        <w:t xml:space="preserve"> </w:t>
      </w:r>
      <w:r w:rsidR="00723A7A" w:rsidRPr="009D210D">
        <w:rPr>
          <w:rFonts w:ascii="Arial Narrow" w:hAnsi="Arial Narrow"/>
          <w:sz w:val="19"/>
          <w:szCs w:val="19"/>
        </w:rPr>
        <w:t>(do 2</w:t>
      </w:r>
      <w:r w:rsidR="00820E8D" w:rsidRPr="009D210D">
        <w:rPr>
          <w:rFonts w:ascii="Arial Narrow" w:hAnsi="Arial Narrow"/>
          <w:sz w:val="19"/>
          <w:szCs w:val="19"/>
        </w:rPr>
        <w:t>4</w:t>
      </w:r>
      <w:r w:rsidR="00723A7A" w:rsidRPr="009D210D">
        <w:rPr>
          <w:rFonts w:ascii="Arial Narrow" w:hAnsi="Arial Narrow"/>
          <w:sz w:val="19"/>
          <w:szCs w:val="19"/>
        </w:rPr>
        <w:t xml:space="preserve"> znaka uključujući i razmake)</w:t>
      </w:r>
    </w:p>
    <w:p w14:paraId="72CF1BAC" w14:textId="4D936328" w:rsidR="0056724A" w:rsidRPr="009D210D" w:rsidRDefault="0056724A" w:rsidP="00A71DBA">
      <w:pPr>
        <w:spacing w:after="0"/>
        <w:ind w:left="142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BUSINESS NAME ON THE CARD</w:t>
      </w:r>
      <w:r w:rsidRPr="0056724A">
        <w:rPr>
          <w:rFonts w:ascii="Arial Narrow" w:hAnsi="Arial Narrow"/>
          <w:sz w:val="19"/>
          <w:szCs w:val="19"/>
        </w:rPr>
        <w:t xml:space="preserve"> (up to 24 characters including spaces)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dotted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430"/>
        <w:gridCol w:w="430"/>
        <w:gridCol w:w="430"/>
        <w:gridCol w:w="430"/>
        <w:gridCol w:w="431"/>
        <w:gridCol w:w="430"/>
        <w:gridCol w:w="430"/>
        <w:gridCol w:w="430"/>
        <w:gridCol w:w="430"/>
        <w:gridCol w:w="430"/>
        <w:gridCol w:w="431"/>
        <w:gridCol w:w="430"/>
        <w:gridCol w:w="430"/>
        <w:gridCol w:w="430"/>
        <w:gridCol w:w="430"/>
        <w:gridCol w:w="430"/>
        <w:gridCol w:w="431"/>
        <w:gridCol w:w="430"/>
        <w:gridCol w:w="430"/>
        <w:gridCol w:w="430"/>
        <w:gridCol w:w="430"/>
        <w:gridCol w:w="430"/>
        <w:gridCol w:w="431"/>
      </w:tblGrid>
      <w:tr w:rsidR="009D210D" w:rsidRPr="009D210D" w14:paraId="1BBB3C8E" w14:textId="77777777" w:rsidTr="00D0414F">
        <w:trPr>
          <w:trHeight w:val="465"/>
        </w:trPr>
        <w:tc>
          <w:tcPr>
            <w:tcW w:w="431" w:type="dxa"/>
            <w:vAlign w:val="center"/>
          </w:tcPr>
          <w:p w14:paraId="1BBD33D8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Text44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6"/>
          </w:p>
        </w:tc>
        <w:tc>
          <w:tcPr>
            <w:tcW w:w="430" w:type="dxa"/>
            <w:vAlign w:val="center"/>
          </w:tcPr>
          <w:p w14:paraId="447A96D9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7" w:name="Text45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7"/>
          </w:p>
        </w:tc>
        <w:tc>
          <w:tcPr>
            <w:tcW w:w="430" w:type="dxa"/>
            <w:vAlign w:val="center"/>
          </w:tcPr>
          <w:p w14:paraId="2DF9D135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6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8" w:name="Text46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8"/>
          </w:p>
        </w:tc>
        <w:tc>
          <w:tcPr>
            <w:tcW w:w="430" w:type="dxa"/>
            <w:vAlign w:val="center"/>
          </w:tcPr>
          <w:p w14:paraId="63DBB7F1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9" w:name="Text47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9"/>
          </w:p>
        </w:tc>
        <w:tc>
          <w:tcPr>
            <w:tcW w:w="430" w:type="dxa"/>
            <w:vAlign w:val="center"/>
          </w:tcPr>
          <w:p w14:paraId="7F2C82A5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8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0" w:name="Text48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0"/>
          </w:p>
        </w:tc>
        <w:tc>
          <w:tcPr>
            <w:tcW w:w="431" w:type="dxa"/>
            <w:vAlign w:val="center"/>
          </w:tcPr>
          <w:p w14:paraId="699CFBEF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1" w:name="Text49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1"/>
          </w:p>
        </w:tc>
        <w:tc>
          <w:tcPr>
            <w:tcW w:w="430" w:type="dxa"/>
            <w:vAlign w:val="center"/>
          </w:tcPr>
          <w:p w14:paraId="4679F3BD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2" w:name="Text50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2"/>
          </w:p>
        </w:tc>
        <w:tc>
          <w:tcPr>
            <w:tcW w:w="430" w:type="dxa"/>
            <w:vAlign w:val="center"/>
          </w:tcPr>
          <w:p w14:paraId="4F88736C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3" w:name="Text51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3"/>
          </w:p>
        </w:tc>
        <w:tc>
          <w:tcPr>
            <w:tcW w:w="430" w:type="dxa"/>
            <w:vAlign w:val="center"/>
          </w:tcPr>
          <w:p w14:paraId="40C0E74D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Text52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4"/>
          </w:p>
        </w:tc>
        <w:tc>
          <w:tcPr>
            <w:tcW w:w="430" w:type="dxa"/>
            <w:vAlign w:val="center"/>
          </w:tcPr>
          <w:p w14:paraId="4376527C" w14:textId="77777777" w:rsidR="00E3118D" w:rsidRPr="009D210D" w:rsidRDefault="00537DAE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229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5" w:name="Text229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5"/>
          </w:p>
        </w:tc>
        <w:tc>
          <w:tcPr>
            <w:tcW w:w="430" w:type="dxa"/>
            <w:vAlign w:val="center"/>
          </w:tcPr>
          <w:p w14:paraId="2D472CE6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Text53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6"/>
          </w:p>
        </w:tc>
        <w:tc>
          <w:tcPr>
            <w:tcW w:w="431" w:type="dxa"/>
            <w:vAlign w:val="center"/>
          </w:tcPr>
          <w:p w14:paraId="1E9242D5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7" w:name="Text54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7"/>
          </w:p>
        </w:tc>
        <w:tc>
          <w:tcPr>
            <w:tcW w:w="430" w:type="dxa"/>
            <w:vAlign w:val="center"/>
          </w:tcPr>
          <w:p w14:paraId="6C1A9F99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8" w:name="Text55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8"/>
          </w:p>
        </w:tc>
        <w:tc>
          <w:tcPr>
            <w:tcW w:w="430" w:type="dxa"/>
            <w:vAlign w:val="center"/>
          </w:tcPr>
          <w:p w14:paraId="54698F97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6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9" w:name="Text56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19"/>
          </w:p>
        </w:tc>
        <w:tc>
          <w:tcPr>
            <w:tcW w:w="430" w:type="dxa"/>
            <w:vAlign w:val="center"/>
          </w:tcPr>
          <w:p w14:paraId="70B679FB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0" w:name="Text57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0"/>
          </w:p>
        </w:tc>
        <w:tc>
          <w:tcPr>
            <w:tcW w:w="430" w:type="dxa"/>
            <w:vAlign w:val="center"/>
          </w:tcPr>
          <w:p w14:paraId="23728221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1" w:name="Text58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1"/>
          </w:p>
        </w:tc>
        <w:tc>
          <w:tcPr>
            <w:tcW w:w="430" w:type="dxa"/>
            <w:vAlign w:val="center"/>
          </w:tcPr>
          <w:p w14:paraId="7AF6EDD9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2" w:name="Text59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2"/>
          </w:p>
        </w:tc>
        <w:tc>
          <w:tcPr>
            <w:tcW w:w="431" w:type="dxa"/>
            <w:vAlign w:val="center"/>
          </w:tcPr>
          <w:p w14:paraId="6E0F9112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3" w:name="Text60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3"/>
          </w:p>
        </w:tc>
        <w:tc>
          <w:tcPr>
            <w:tcW w:w="430" w:type="dxa"/>
            <w:vAlign w:val="center"/>
          </w:tcPr>
          <w:p w14:paraId="663D4776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4" w:name="Text61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4"/>
          </w:p>
        </w:tc>
        <w:tc>
          <w:tcPr>
            <w:tcW w:w="430" w:type="dxa"/>
            <w:vAlign w:val="center"/>
          </w:tcPr>
          <w:p w14:paraId="57EB77AC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5" w:name="Text62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5"/>
          </w:p>
        </w:tc>
        <w:tc>
          <w:tcPr>
            <w:tcW w:w="430" w:type="dxa"/>
            <w:vAlign w:val="center"/>
          </w:tcPr>
          <w:p w14:paraId="7F5ADA59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3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6" w:name="Text63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6"/>
          </w:p>
        </w:tc>
        <w:tc>
          <w:tcPr>
            <w:tcW w:w="430" w:type="dxa"/>
            <w:vAlign w:val="center"/>
          </w:tcPr>
          <w:p w14:paraId="5B777281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4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7" w:name="Text64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7"/>
          </w:p>
        </w:tc>
        <w:tc>
          <w:tcPr>
            <w:tcW w:w="430" w:type="dxa"/>
            <w:vAlign w:val="center"/>
          </w:tcPr>
          <w:p w14:paraId="1070A78B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8" w:name="Text65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8"/>
          </w:p>
        </w:tc>
        <w:tc>
          <w:tcPr>
            <w:tcW w:w="431" w:type="dxa"/>
            <w:vAlign w:val="center"/>
          </w:tcPr>
          <w:p w14:paraId="4CD82975" w14:textId="77777777" w:rsidR="00E3118D" w:rsidRPr="009D210D" w:rsidRDefault="00E3118D" w:rsidP="00537DA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D210D">
              <w:rPr>
                <w:rFonts w:ascii="Arial Narrow" w:hAnsi="Arial Narrow"/>
                <w:b/>
              </w:rPr>
              <w:fldChar w:fldCharType="begin">
                <w:ffData>
                  <w:name w:val="Text66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9" w:name="Text66"/>
            <w:r w:rsidRPr="009D210D">
              <w:rPr>
                <w:rFonts w:ascii="Arial Narrow" w:hAnsi="Arial Narrow"/>
                <w:b/>
              </w:rPr>
              <w:instrText xml:space="preserve"> FORMTEXT </w:instrText>
            </w:r>
            <w:r w:rsidRPr="009D210D">
              <w:rPr>
                <w:rFonts w:ascii="Arial Narrow" w:hAnsi="Arial Narrow"/>
                <w:b/>
              </w:rPr>
            </w:r>
            <w:r w:rsidRPr="009D210D">
              <w:rPr>
                <w:rFonts w:ascii="Arial Narrow" w:hAnsi="Arial Narrow"/>
                <w:b/>
              </w:rPr>
              <w:fldChar w:fldCharType="separate"/>
            </w:r>
            <w:r w:rsidRPr="009D210D">
              <w:rPr>
                <w:rFonts w:ascii="Arial Narrow" w:hAnsi="Arial Narrow"/>
                <w:b/>
                <w:noProof/>
              </w:rPr>
              <w:t> </w:t>
            </w:r>
            <w:r w:rsidRPr="009D210D">
              <w:rPr>
                <w:rFonts w:ascii="Arial Narrow" w:hAnsi="Arial Narrow"/>
                <w:b/>
              </w:rPr>
              <w:fldChar w:fldCharType="end"/>
            </w:r>
            <w:bookmarkEnd w:id="29"/>
          </w:p>
        </w:tc>
      </w:tr>
    </w:tbl>
    <w:p w14:paraId="790EDF43" w14:textId="4A22EB38" w:rsidR="009108D6" w:rsidRPr="009D210D" w:rsidRDefault="009108D6" w:rsidP="009D210D">
      <w:pPr>
        <w:shd w:val="clear" w:color="auto" w:fill="F5D3D5"/>
        <w:spacing w:before="120" w:after="0"/>
        <w:ind w:left="112" w:right="131"/>
        <w:rPr>
          <w:rFonts w:ascii="Arial Narrow" w:hAnsi="Arial Narrow"/>
          <w:b/>
          <w:sz w:val="19"/>
          <w:szCs w:val="19"/>
        </w:rPr>
      </w:pPr>
      <w:r w:rsidRPr="009D210D">
        <w:rPr>
          <w:rFonts w:ascii="Arial Narrow" w:hAnsi="Arial Narrow"/>
          <w:b/>
          <w:sz w:val="19"/>
          <w:szCs w:val="19"/>
        </w:rPr>
        <w:t xml:space="preserve">PODACI O </w:t>
      </w:r>
      <w:r w:rsidR="004567D4" w:rsidRPr="009D210D">
        <w:rPr>
          <w:rFonts w:ascii="Arial Narrow" w:hAnsi="Arial Narrow"/>
          <w:b/>
          <w:sz w:val="19"/>
          <w:szCs w:val="19"/>
        </w:rPr>
        <w:t>OSOBI ZA KONTAKT</w:t>
      </w:r>
      <w:r w:rsidR="0065745F">
        <w:rPr>
          <w:rFonts w:ascii="Arial Narrow" w:hAnsi="Arial Narrow"/>
          <w:b/>
          <w:sz w:val="19"/>
          <w:szCs w:val="19"/>
        </w:rPr>
        <w:t xml:space="preserve"> / </w:t>
      </w:r>
      <w:r w:rsidR="001056C8">
        <w:rPr>
          <w:rFonts w:ascii="Arial Narrow" w:hAnsi="Arial Narrow"/>
          <w:b/>
          <w:sz w:val="19"/>
          <w:szCs w:val="19"/>
        </w:rPr>
        <w:t>CONTACT DETAILS</w:t>
      </w:r>
      <w:r w:rsidRPr="009D210D">
        <w:rPr>
          <w:rFonts w:ascii="Arial Narrow" w:hAnsi="Arial Narrow"/>
          <w:b/>
          <w:i/>
          <w:sz w:val="19"/>
          <w:szCs w:val="19"/>
        </w:rPr>
        <w:t>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791"/>
        <w:gridCol w:w="5534"/>
      </w:tblGrid>
      <w:tr w:rsidR="009D210D" w:rsidRPr="009D210D" w14:paraId="432D4332" w14:textId="77777777" w:rsidTr="009D210D">
        <w:trPr>
          <w:trHeight w:val="454"/>
        </w:trPr>
        <w:tc>
          <w:tcPr>
            <w:tcW w:w="10385" w:type="dxa"/>
            <w:gridSpan w:val="2"/>
            <w:vAlign w:val="center"/>
          </w:tcPr>
          <w:p w14:paraId="4A97F8B6" w14:textId="77777777" w:rsidR="00755A50" w:rsidRPr="009D210D" w:rsidRDefault="009108D6" w:rsidP="00751978">
            <w:pPr>
              <w:pStyle w:val="Tabela"/>
              <w:ind w:left="0"/>
              <w:rPr>
                <w:color w:val="auto"/>
              </w:rPr>
            </w:pPr>
            <w:r w:rsidRPr="009D210D">
              <w:rPr>
                <w:color w:val="auto"/>
              </w:rPr>
              <w:t>Ime i prezime /</w:t>
            </w:r>
            <w:r w:rsidRPr="009D210D">
              <w:rPr>
                <w:i/>
                <w:color w:val="auto"/>
              </w:rPr>
              <w:t>Name and surname</w:t>
            </w:r>
            <w:r w:rsidRPr="009D210D">
              <w:rPr>
                <w:color w:val="auto"/>
              </w:rPr>
              <w:t>:</w:t>
            </w:r>
            <w:r w:rsidR="00751978" w:rsidRPr="009D210D">
              <w:rPr>
                <w:color w:val="auto"/>
              </w:rPr>
              <w:t xml:space="preserve"> </w:t>
            </w:r>
            <w:r w:rsidR="00751978" w:rsidRPr="009D210D">
              <w:rPr>
                <w:color w:val="auto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bookmarkStart w:id="30" w:name="Text216"/>
            <w:r w:rsidR="00751978" w:rsidRPr="009D210D">
              <w:rPr>
                <w:color w:val="auto"/>
              </w:rPr>
              <w:instrText xml:space="preserve"> FORMTEXT </w:instrText>
            </w:r>
            <w:r w:rsidR="00751978" w:rsidRPr="009D210D">
              <w:rPr>
                <w:color w:val="auto"/>
              </w:rPr>
            </w:r>
            <w:r w:rsidR="00751978" w:rsidRPr="009D210D">
              <w:rPr>
                <w:color w:val="auto"/>
              </w:rPr>
              <w:fldChar w:fldCharType="separate"/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noProof/>
                <w:color w:val="auto"/>
              </w:rPr>
              <w:t> </w:t>
            </w:r>
            <w:r w:rsidR="00751978" w:rsidRPr="009D210D">
              <w:rPr>
                <w:color w:val="auto"/>
              </w:rPr>
              <w:fldChar w:fldCharType="end"/>
            </w:r>
            <w:bookmarkEnd w:id="30"/>
          </w:p>
        </w:tc>
      </w:tr>
      <w:tr w:rsidR="009D210D" w:rsidRPr="009D210D" w14:paraId="036CB9CE" w14:textId="77777777" w:rsidTr="009D210D">
        <w:trPr>
          <w:trHeight w:val="454"/>
        </w:trPr>
        <w:tc>
          <w:tcPr>
            <w:tcW w:w="4820" w:type="dxa"/>
            <w:vAlign w:val="center"/>
          </w:tcPr>
          <w:p w14:paraId="3A77B047" w14:textId="77777777" w:rsidR="009108D6" w:rsidRPr="009D210D" w:rsidRDefault="009108D6" w:rsidP="007519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D210D">
              <w:rPr>
                <w:rFonts w:ascii="Arial Narrow" w:hAnsi="Arial Narrow"/>
                <w:sz w:val="19"/>
                <w:szCs w:val="19"/>
              </w:rPr>
              <w:t>Telefon /</w:t>
            </w:r>
            <w:r w:rsidRPr="009D210D">
              <w:rPr>
                <w:rFonts w:ascii="Arial Narrow" w:hAnsi="Arial Narrow"/>
                <w:i/>
                <w:sz w:val="19"/>
                <w:szCs w:val="19"/>
              </w:rPr>
              <w:t>Phone:</w:t>
            </w:r>
            <w:r w:rsidRPr="009D210D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bookmarkStart w:id="31" w:name="Text217"/>
            <w:r w:rsidR="00751978" w:rsidRPr="009D210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end"/>
            </w:r>
            <w:bookmarkEnd w:id="31"/>
          </w:p>
        </w:tc>
        <w:tc>
          <w:tcPr>
            <w:tcW w:w="5565" w:type="dxa"/>
            <w:vAlign w:val="center"/>
          </w:tcPr>
          <w:p w14:paraId="1CB268D7" w14:textId="77777777" w:rsidR="002433A7" w:rsidRPr="009D210D" w:rsidRDefault="009108D6" w:rsidP="007519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D210D">
              <w:rPr>
                <w:rFonts w:ascii="Arial Narrow" w:hAnsi="Arial Narrow"/>
                <w:sz w:val="19"/>
                <w:szCs w:val="19"/>
              </w:rPr>
              <w:t>Mobilni telefon/</w:t>
            </w:r>
            <w:r w:rsidRPr="009D210D">
              <w:rPr>
                <w:rFonts w:ascii="Arial Narrow" w:hAnsi="Arial Narrow"/>
                <w:i/>
                <w:sz w:val="19"/>
                <w:szCs w:val="19"/>
              </w:rPr>
              <w:t>Mobil phone:</w:t>
            </w:r>
            <w:r w:rsidR="00775045" w:rsidRPr="009D210D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bookmarkStart w:id="32" w:name="Text218"/>
            <w:r w:rsidR="00751978" w:rsidRPr="009D210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end"/>
            </w:r>
            <w:bookmarkEnd w:id="32"/>
          </w:p>
        </w:tc>
      </w:tr>
      <w:tr w:rsidR="009D210D" w:rsidRPr="009D210D" w14:paraId="6CC1E2C9" w14:textId="77777777" w:rsidTr="009D210D">
        <w:trPr>
          <w:trHeight w:val="454"/>
        </w:trPr>
        <w:tc>
          <w:tcPr>
            <w:tcW w:w="10385" w:type="dxa"/>
            <w:gridSpan w:val="2"/>
            <w:vAlign w:val="center"/>
          </w:tcPr>
          <w:p w14:paraId="7D20C210" w14:textId="77777777" w:rsidR="009108D6" w:rsidRPr="009D210D" w:rsidRDefault="00D42A20" w:rsidP="007519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D210D">
              <w:rPr>
                <w:rFonts w:ascii="Arial Narrow" w:hAnsi="Arial Narrow"/>
                <w:sz w:val="19"/>
                <w:szCs w:val="19"/>
              </w:rPr>
              <w:t xml:space="preserve">E-mail: 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bookmarkStart w:id="33" w:name="Text219"/>
            <w:r w:rsidR="00751978" w:rsidRPr="009D210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="00751978" w:rsidRPr="009D210D">
              <w:rPr>
                <w:rFonts w:ascii="Arial Narrow" w:hAnsi="Arial Narrow"/>
                <w:sz w:val="19"/>
                <w:szCs w:val="19"/>
              </w:rPr>
              <w:fldChar w:fldCharType="end"/>
            </w:r>
            <w:bookmarkEnd w:id="33"/>
          </w:p>
        </w:tc>
      </w:tr>
    </w:tbl>
    <w:p w14:paraId="38DE0135" w14:textId="77777777" w:rsidR="00EA356C" w:rsidRPr="009D210D" w:rsidRDefault="00EA356C" w:rsidP="00EA356C">
      <w:pPr>
        <w:tabs>
          <w:tab w:val="left" w:pos="284"/>
        </w:tabs>
        <w:spacing w:after="0" w:line="240" w:lineRule="auto"/>
        <w:ind w:right="142"/>
        <w:rPr>
          <w:rFonts w:ascii="Arial Narrow" w:hAnsi="Arial Narrow"/>
          <w:b/>
          <w:noProof/>
          <w:sz w:val="19"/>
          <w:szCs w:val="19"/>
          <w:lang w:eastAsia="sr-Latn-RS"/>
        </w:rPr>
      </w:pPr>
      <w:bookmarkStart w:id="34" w:name="_Hlk5970320"/>
    </w:p>
    <w:bookmarkEnd w:id="34"/>
    <w:p w14:paraId="61AD7BE7" w14:textId="757A135C" w:rsidR="00735929" w:rsidRPr="009D210D" w:rsidRDefault="00735929" w:rsidP="009D210D">
      <w:pPr>
        <w:shd w:val="clear" w:color="auto" w:fill="F5D3D5"/>
        <w:tabs>
          <w:tab w:val="left" w:pos="284"/>
        </w:tabs>
        <w:spacing w:before="120" w:after="0" w:line="240" w:lineRule="auto"/>
        <w:ind w:left="112" w:right="142"/>
        <w:rPr>
          <w:rFonts w:ascii="Arial Narrow" w:hAnsi="Arial Narrow"/>
          <w:b/>
          <w:noProof/>
          <w:sz w:val="19"/>
          <w:szCs w:val="19"/>
          <w:lang w:eastAsia="sr-Latn-RS"/>
        </w:rPr>
      </w:pPr>
      <w:r w:rsidRPr="009D210D">
        <w:rPr>
          <w:rFonts w:ascii="Arial Narrow" w:hAnsi="Arial Narrow"/>
          <w:b/>
          <w:noProof/>
          <w:sz w:val="19"/>
          <w:szCs w:val="19"/>
          <w:lang w:eastAsia="sr-Latn-RS"/>
        </w:rPr>
        <w:t>PODACI O KORISNIKU  KARTICE</w:t>
      </w:r>
      <w:r w:rsidRPr="009D210D">
        <w:rPr>
          <w:rFonts w:ascii="Arial Narrow" w:hAnsi="Arial Narrow"/>
          <w:b/>
          <w:sz w:val="19"/>
          <w:szCs w:val="19"/>
        </w:rPr>
        <w:t xml:space="preserve"> </w:t>
      </w:r>
      <w:r w:rsidR="001056C8">
        <w:rPr>
          <w:rFonts w:ascii="Arial Narrow" w:hAnsi="Arial Narrow"/>
          <w:b/>
          <w:sz w:val="19"/>
          <w:szCs w:val="19"/>
        </w:rPr>
        <w:t>/ CARDHOLDER INFORMATION</w:t>
      </w:r>
      <w:r w:rsidR="007D1E8F">
        <w:rPr>
          <w:rFonts w:ascii="Arial Narrow" w:hAnsi="Arial Narrow"/>
          <w:b/>
          <w:sz w:val="19"/>
          <w:szCs w:val="19"/>
        </w:rPr>
        <w:t>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575"/>
        <w:gridCol w:w="5750"/>
      </w:tblGrid>
      <w:tr w:rsidR="009D210D" w:rsidRPr="009D210D" w14:paraId="13839638" w14:textId="77777777" w:rsidTr="00AD51CB">
        <w:trPr>
          <w:trHeight w:val="567"/>
        </w:trPr>
        <w:tc>
          <w:tcPr>
            <w:tcW w:w="10325" w:type="dxa"/>
            <w:gridSpan w:val="2"/>
            <w:vAlign w:val="center"/>
          </w:tcPr>
          <w:p w14:paraId="577736F1" w14:textId="77777777" w:rsidR="00735929" w:rsidRPr="009D210D" w:rsidRDefault="00735929" w:rsidP="009D210D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Ime i prezime</w:t>
            </w:r>
            <w:r w:rsidRPr="009D210D">
              <w:rPr>
                <w:i/>
                <w:color w:val="auto"/>
              </w:rPr>
              <w:t xml:space="preserve"> /Name and surname: </w:t>
            </w:r>
            <w:r w:rsidRPr="009D210D">
              <w:rPr>
                <w:i/>
                <w:color w:val="auto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9D210D">
              <w:rPr>
                <w:i/>
                <w:color w:val="auto"/>
              </w:rPr>
              <w:instrText xml:space="preserve"> FORMTEXT </w:instrText>
            </w:r>
            <w:r w:rsidRPr="009D210D">
              <w:rPr>
                <w:i/>
                <w:color w:val="auto"/>
              </w:rPr>
            </w:r>
            <w:r w:rsidRPr="009D210D">
              <w:rPr>
                <w:i/>
                <w:color w:val="auto"/>
              </w:rPr>
              <w:fldChar w:fldCharType="separate"/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color w:val="auto"/>
              </w:rPr>
              <w:fldChar w:fldCharType="end"/>
            </w:r>
          </w:p>
        </w:tc>
      </w:tr>
      <w:tr w:rsidR="006F2B4D" w:rsidRPr="009D210D" w14:paraId="1A427280" w14:textId="77777777" w:rsidTr="00AD51CB">
        <w:trPr>
          <w:trHeight w:val="567"/>
        </w:trPr>
        <w:tc>
          <w:tcPr>
            <w:tcW w:w="4575" w:type="dxa"/>
            <w:vAlign w:val="center"/>
          </w:tcPr>
          <w:p w14:paraId="5E7F4AA3" w14:textId="77777777" w:rsidR="00A828EE" w:rsidRDefault="006F2B4D" w:rsidP="009D210D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JMBG</w:t>
            </w:r>
            <w:r w:rsidRPr="009D210D">
              <w:rPr>
                <w:i/>
                <w:color w:val="auto"/>
              </w:rPr>
              <w:t xml:space="preserve"> </w:t>
            </w:r>
          </w:p>
          <w:p w14:paraId="7412392F" w14:textId="4013C673" w:rsidR="006F2B4D" w:rsidRPr="009D210D" w:rsidRDefault="006F2B4D" w:rsidP="009D210D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9D210D">
              <w:rPr>
                <w:i/>
                <w:color w:val="auto"/>
              </w:rPr>
              <w:t>/Unique citizen registration number:</w:t>
            </w:r>
          </w:p>
        </w:tc>
        <w:tc>
          <w:tcPr>
            <w:tcW w:w="5750" w:type="dxa"/>
            <w:vMerge w:val="restart"/>
            <w:vAlign w:val="center"/>
          </w:tcPr>
          <w:p w14:paraId="7A28B8C8" w14:textId="24AA6683" w:rsidR="006F2B4D" w:rsidRPr="00AD51CB" w:rsidRDefault="006F2B4D" w:rsidP="006F2B4D">
            <w:pPr>
              <w:spacing w:before="80" w:after="0"/>
              <w:ind w:left="113"/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</w:pPr>
            <w:r w:rsidRPr="00AD51CB"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  <w:t xml:space="preserve">OZNAČITI ŽELJENU GRUPU DNEVNOG LIMITA </w:t>
            </w:r>
            <w:r w:rsidR="001056C8" w:rsidRPr="00AD51CB"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  <w:t>/ SELECT THE DAILY LIMIT GROUP</w:t>
            </w:r>
          </w:p>
          <w:tbl>
            <w:tblPr>
              <w:tblW w:w="5431" w:type="dxa"/>
              <w:tblInd w:w="93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dotted" w:sz="4" w:space="0" w:color="FF0000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1597"/>
              <w:gridCol w:w="1559"/>
              <w:gridCol w:w="1560"/>
            </w:tblGrid>
            <w:tr w:rsidR="006F2B4D" w:rsidRPr="009D210D" w14:paraId="527F4FC7" w14:textId="77777777" w:rsidTr="00AD51CB">
              <w:trPr>
                <w:trHeight w:val="279"/>
              </w:trPr>
              <w:tc>
                <w:tcPr>
                  <w:tcW w:w="715" w:type="dxa"/>
                  <w:vAlign w:val="center"/>
                </w:tcPr>
                <w:p w14:paraId="0F8B8923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79FF84B3" w14:textId="51B1008B" w:rsidR="001056C8" w:rsidRDefault="00A828EE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U</w:t>
                  </w:r>
                  <w:r w:rsidR="006F2B4D"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kupni dnevni limit</w:t>
                  </w:r>
                  <w:r w:rsid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</w:t>
                  </w:r>
                </w:p>
                <w:p w14:paraId="7718C619" w14:textId="62DE01FF" w:rsidR="006F2B4D" w:rsidRPr="00AD51CB" w:rsidRDefault="001056C8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/ T</w:t>
                  </w:r>
                  <w:r w:rsidRP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otal daily limit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0C74AABE" w14:textId="2819E635" w:rsidR="006F2B4D" w:rsidRPr="00AD51CB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ATM dnevni limit</w:t>
                  </w:r>
                  <w:r w:rsid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ATM daily limit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2C6DFA9" w14:textId="5F851F43" w:rsidR="006F2B4D" w:rsidRPr="00AD51CB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POS dnevni limit</w:t>
                  </w:r>
                  <w:r w:rsid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POS daily limit</w:t>
                  </w:r>
                </w:p>
              </w:tc>
            </w:tr>
            <w:tr w:rsidR="006F2B4D" w:rsidRPr="009D210D" w14:paraId="160887F3" w14:textId="77777777" w:rsidTr="00AD51CB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79246905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4DDDBF5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E4BF249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529AC1C5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</w:tr>
            <w:tr w:rsidR="006F2B4D" w:rsidRPr="009D210D" w14:paraId="02C7C0E2" w14:textId="77777777" w:rsidTr="00AD51CB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60541F89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64AB5B2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B2928DB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0511466F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</w:tr>
            <w:tr w:rsidR="006F2B4D" w:rsidRPr="009D210D" w14:paraId="7D4990F2" w14:textId="77777777" w:rsidTr="00AD51CB">
              <w:trPr>
                <w:trHeight w:val="367"/>
              </w:trPr>
              <w:tc>
                <w:tcPr>
                  <w:tcW w:w="715" w:type="dxa"/>
                  <w:vAlign w:val="center"/>
                </w:tcPr>
                <w:p w14:paraId="443F4630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4A748019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26315B2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5E444CF7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</w:tr>
            <w:tr w:rsidR="006F2B4D" w:rsidRPr="009D210D" w14:paraId="461EE462" w14:textId="77777777" w:rsidTr="00AD51CB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0A4A7F5D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6704D88B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3FF42A75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50D9BCE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</w:tr>
            <w:tr w:rsidR="006F2B4D" w:rsidRPr="009D210D" w14:paraId="022A033C" w14:textId="77777777" w:rsidTr="00AD51CB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2A2C666F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4627A35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50F6FA7A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2DF3EF24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</w:tr>
            <w:tr w:rsidR="006F2B4D" w:rsidRPr="009D210D" w14:paraId="6C56E255" w14:textId="77777777" w:rsidTr="00AD51CB">
              <w:trPr>
                <w:trHeight w:val="304"/>
              </w:trPr>
              <w:tc>
                <w:tcPr>
                  <w:tcW w:w="715" w:type="dxa"/>
                  <w:vAlign w:val="center"/>
                </w:tcPr>
                <w:p w14:paraId="20CACF65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F830AD2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0142DC74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D101086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</w:tr>
            <w:tr w:rsidR="006F2B4D" w:rsidRPr="009D210D" w14:paraId="5699A5CF" w14:textId="77777777" w:rsidTr="00AD51CB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5C35D3C8" w14:textId="77777777" w:rsidR="006F2B4D" w:rsidRPr="009D210D" w:rsidRDefault="006F2B4D" w:rsidP="006F2B4D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80A9812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69789A0B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52BA77FA" w14:textId="77777777" w:rsidR="006F2B4D" w:rsidRPr="00AD51CB" w:rsidRDefault="006F2B4D" w:rsidP="006F2B4D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</w:tr>
          </w:tbl>
          <w:p w14:paraId="0745C27A" w14:textId="0E6EBB60" w:rsidR="006F2B4D" w:rsidRPr="009D210D" w:rsidRDefault="006F2B4D" w:rsidP="006F2B4D">
            <w:pPr>
              <w:spacing w:before="60" w:after="0"/>
              <w:rPr>
                <w:rFonts w:ascii="Arial Narrow" w:hAnsi="Arial Narrow"/>
                <w:i/>
                <w:sz w:val="19"/>
                <w:szCs w:val="19"/>
              </w:rPr>
            </w:pPr>
          </w:p>
        </w:tc>
      </w:tr>
      <w:tr w:rsidR="006F2B4D" w:rsidRPr="009D210D" w14:paraId="774568B1" w14:textId="77777777" w:rsidTr="00AD51CB">
        <w:trPr>
          <w:trHeight w:val="567"/>
        </w:trPr>
        <w:tc>
          <w:tcPr>
            <w:tcW w:w="4575" w:type="dxa"/>
            <w:vAlign w:val="center"/>
          </w:tcPr>
          <w:p w14:paraId="48C1DFBB" w14:textId="77777777" w:rsidR="00A828EE" w:rsidRDefault="006F2B4D" w:rsidP="009D210D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6F2B4D">
              <w:rPr>
                <w:iCs/>
                <w:color w:val="auto"/>
              </w:rPr>
              <w:t>Broj lične karte</w:t>
            </w:r>
            <w:r w:rsidRPr="006F2B4D">
              <w:rPr>
                <w:i/>
                <w:color w:val="auto"/>
              </w:rPr>
              <w:t>/</w:t>
            </w:r>
          </w:p>
          <w:p w14:paraId="1B4333E2" w14:textId="1576E560" w:rsidR="006F2B4D" w:rsidRPr="006F2B4D" w:rsidRDefault="007D1E8F" w:rsidP="009D210D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>
              <w:rPr>
                <w:i/>
                <w:color w:val="auto"/>
              </w:rPr>
              <w:t xml:space="preserve">ID </w:t>
            </w:r>
            <w:r w:rsidR="006F2B4D" w:rsidRPr="006F2B4D">
              <w:rPr>
                <w:i/>
                <w:color w:val="auto"/>
              </w:rPr>
              <w:t>N</w:t>
            </w:r>
            <w:r w:rsidR="00A828EE">
              <w:rPr>
                <w:i/>
                <w:color w:val="auto"/>
              </w:rPr>
              <w:t>o</w:t>
            </w:r>
            <w:r w:rsidR="006F2B4D" w:rsidRPr="006F2B4D">
              <w:rPr>
                <w:i/>
                <w:color w:val="auto"/>
              </w:rPr>
              <w:t>:</w:t>
            </w:r>
          </w:p>
        </w:tc>
        <w:tc>
          <w:tcPr>
            <w:tcW w:w="5750" w:type="dxa"/>
            <w:vMerge/>
            <w:vAlign w:val="center"/>
          </w:tcPr>
          <w:p w14:paraId="7C2A211E" w14:textId="01E3626E" w:rsidR="006F2B4D" w:rsidRPr="00A36A11" w:rsidRDefault="006F2B4D" w:rsidP="009D210D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6F2B4D" w:rsidRPr="009D210D" w14:paraId="07559083" w14:textId="77777777" w:rsidTr="00AD51CB">
        <w:trPr>
          <w:trHeight w:val="567"/>
        </w:trPr>
        <w:tc>
          <w:tcPr>
            <w:tcW w:w="4575" w:type="dxa"/>
            <w:vAlign w:val="center"/>
          </w:tcPr>
          <w:p w14:paraId="373BEC87" w14:textId="77777777" w:rsidR="00A828EE" w:rsidRDefault="006F2B4D" w:rsidP="009D210D">
            <w:pPr>
              <w:pStyle w:val="Tabela"/>
              <w:spacing w:before="60"/>
              <w:ind w:left="0"/>
              <w:rPr>
                <w:color w:val="auto"/>
              </w:rPr>
            </w:pPr>
            <w:r w:rsidRPr="006F2B4D">
              <w:rPr>
                <w:color w:val="auto"/>
              </w:rPr>
              <w:t>Mobilni telefon/</w:t>
            </w:r>
          </w:p>
          <w:p w14:paraId="1EB8B377" w14:textId="0D4A5691" w:rsidR="006F2B4D" w:rsidRPr="006F2B4D" w:rsidRDefault="006F2B4D" w:rsidP="009D210D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 w:rsidRPr="006F2B4D">
              <w:rPr>
                <w:i/>
                <w:color w:val="auto"/>
              </w:rPr>
              <w:t>Mobile:</w:t>
            </w:r>
          </w:p>
        </w:tc>
        <w:tc>
          <w:tcPr>
            <w:tcW w:w="5750" w:type="dxa"/>
            <w:vMerge/>
            <w:vAlign w:val="center"/>
          </w:tcPr>
          <w:p w14:paraId="2EC99B3F" w14:textId="48CDC0E7" w:rsidR="006F2B4D" w:rsidRPr="00A36A11" w:rsidRDefault="006F2B4D" w:rsidP="009D210D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6F2B4D" w:rsidRPr="009D210D" w14:paraId="5B871FAA" w14:textId="77777777" w:rsidTr="00AD51CB">
        <w:trPr>
          <w:trHeight w:val="567"/>
        </w:trPr>
        <w:tc>
          <w:tcPr>
            <w:tcW w:w="4575" w:type="dxa"/>
            <w:vAlign w:val="center"/>
          </w:tcPr>
          <w:p w14:paraId="022F6A7A" w14:textId="337AC0A2" w:rsidR="006F2B4D" w:rsidRPr="006F2B4D" w:rsidRDefault="006F2B4D" w:rsidP="009D210D">
            <w:pPr>
              <w:spacing w:before="60" w:after="0" w:line="240" w:lineRule="auto"/>
            </w:pPr>
            <w:r w:rsidRPr="006F2B4D">
              <w:rPr>
                <w:rFonts w:ascii="Arial Narrow" w:hAnsi="Arial Narrow"/>
                <w:sz w:val="19"/>
                <w:szCs w:val="19"/>
              </w:rPr>
              <w:t xml:space="preserve">E-mail:  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sz w:val="19"/>
                <w:szCs w:val="19"/>
              </w:rPr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701472DB" w14:textId="172B08D9" w:rsidR="006F2B4D" w:rsidRPr="009D210D" w:rsidRDefault="006F2B4D" w:rsidP="009D210D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6F2B4D" w:rsidRPr="009D210D" w14:paraId="0428A8B3" w14:textId="77777777" w:rsidTr="00AD51CB">
        <w:trPr>
          <w:trHeight w:val="875"/>
        </w:trPr>
        <w:tc>
          <w:tcPr>
            <w:tcW w:w="4575" w:type="dxa"/>
            <w:vAlign w:val="center"/>
          </w:tcPr>
          <w:p w14:paraId="5AC91C09" w14:textId="77777777" w:rsidR="00A828EE" w:rsidRDefault="006F2B4D" w:rsidP="009D210D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F2B4D">
              <w:rPr>
                <w:rFonts w:ascii="Arial Narrow" w:hAnsi="Arial Narrow"/>
                <w:sz w:val="19"/>
                <w:szCs w:val="19"/>
              </w:rPr>
              <w:t>Potpis/</w:t>
            </w:r>
          </w:p>
          <w:p w14:paraId="69D6A116" w14:textId="6672BCFD" w:rsidR="006F2B4D" w:rsidRPr="006F2B4D" w:rsidRDefault="006F2B4D" w:rsidP="009D210D">
            <w:pPr>
              <w:spacing w:before="60" w:after="0" w:line="240" w:lineRule="auto"/>
              <w:rPr>
                <w:rFonts w:ascii="Arial Narrow" w:hAnsi="Arial Narrow"/>
                <w:i/>
                <w:sz w:val="19"/>
                <w:szCs w:val="19"/>
              </w:rPr>
            </w:pPr>
            <w:r w:rsidRPr="006F2B4D">
              <w:rPr>
                <w:rFonts w:ascii="Arial Narrow" w:hAnsi="Arial Narrow"/>
                <w:i/>
                <w:sz w:val="19"/>
                <w:szCs w:val="19"/>
              </w:rPr>
              <w:t>Signature: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69EEAB25" w14:textId="00AF2800" w:rsidR="006F2B4D" w:rsidRPr="009D210D" w:rsidRDefault="006F2B4D" w:rsidP="009D210D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50231A" w:rsidRPr="009D210D" w14:paraId="0BD8DEEC" w14:textId="77777777" w:rsidTr="00236FE9">
        <w:trPr>
          <w:trHeight w:val="680"/>
        </w:trPr>
        <w:tc>
          <w:tcPr>
            <w:tcW w:w="10325" w:type="dxa"/>
            <w:gridSpan w:val="2"/>
            <w:vAlign w:val="center"/>
          </w:tcPr>
          <w:p w14:paraId="6F2A44DE" w14:textId="77777777" w:rsidR="00A828EE" w:rsidRDefault="00A828EE" w:rsidP="00A828EE">
            <w:pPr>
              <w:spacing w:before="120" w:after="0"/>
              <w:ind w:left="142"/>
              <w:rPr>
                <w:rFonts w:ascii="Arial Narrow" w:hAnsi="Arial Narrow"/>
                <w:bCs/>
                <w:sz w:val="19"/>
                <w:szCs w:val="19"/>
              </w:rPr>
            </w:pPr>
            <w:r w:rsidRPr="005C5782">
              <w:rPr>
                <w:rFonts w:ascii="Arial Narrow" w:hAnsi="Arial Narrow"/>
                <w:b/>
                <w:sz w:val="19"/>
                <w:szCs w:val="19"/>
              </w:rPr>
              <w:t xml:space="preserve">IME I PREZIME NA KARTICI </w:t>
            </w:r>
            <w:r w:rsidRPr="00DC0C4B">
              <w:rPr>
                <w:rFonts w:ascii="Arial Narrow" w:hAnsi="Arial Narrow"/>
                <w:bCs/>
                <w:sz w:val="19"/>
                <w:szCs w:val="19"/>
              </w:rPr>
              <w:t>(*popunjava se u slučaju da ime i prezime prelazi 24 znaka uključujući i razmake)</w:t>
            </w:r>
          </w:p>
          <w:p w14:paraId="4F127CA5" w14:textId="122DBBE3" w:rsidR="001056C8" w:rsidRPr="00366B9A" w:rsidRDefault="001056C8" w:rsidP="00A71DBA">
            <w:pPr>
              <w:spacing w:after="0"/>
              <w:ind w:left="142"/>
              <w:rPr>
                <w:rFonts w:ascii="Arial Narrow" w:hAnsi="Arial Narrow"/>
                <w:sz w:val="19"/>
                <w:szCs w:val="19"/>
              </w:rPr>
            </w:pPr>
            <w:r w:rsidRPr="00385AA7">
              <w:rPr>
                <w:rFonts w:ascii="Arial Narrow" w:hAnsi="Arial Narrow"/>
                <w:b/>
                <w:bCs/>
                <w:sz w:val="19"/>
                <w:szCs w:val="19"/>
              </w:rPr>
              <w:t>NAME AND SURNAME ON THE CARD</w:t>
            </w:r>
            <w:r w:rsidRPr="007456E4">
              <w:rPr>
                <w:rFonts w:ascii="Arial Narrow" w:hAnsi="Arial Narrow"/>
                <w:sz w:val="19"/>
                <w:szCs w:val="19"/>
              </w:rPr>
              <w:t xml:space="preserve"> (*to be completed only if the name and surname exceed 24 characters including spaces</w:t>
            </w:r>
            <w:r>
              <w:rPr>
                <w:rFonts w:ascii="Arial Narrow" w:hAnsi="Arial Narrow"/>
                <w:sz w:val="19"/>
                <w:szCs w:val="19"/>
              </w:rPr>
              <w:t>)</w:t>
            </w:r>
          </w:p>
          <w:tbl>
            <w:tblPr>
              <w:tblW w:w="4704" w:type="pct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dotted" w:sz="4" w:space="0" w:color="auto"/>
                <w:insideV w:val="dotted" w:sz="4" w:space="0" w:color="FF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95"/>
              <w:gridCol w:w="395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</w:tblGrid>
            <w:tr w:rsidR="0050231A" w:rsidRPr="009D210D" w14:paraId="7D0C109C" w14:textId="77777777" w:rsidTr="00A71DBA">
              <w:trPr>
                <w:trHeight w:val="454"/>
              </w:trPr>
              <w:tc>
                <w:tcPr>
                  <w:tcW w:w="395" w:type="dxa"/>
                  <w:vAlign w:val="center"/>
                </w:tcPr>
                <w:p w14:paraId="1B8EE652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542686D8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650FE901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E6AB1B7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E3097F7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942BA72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FF7677A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14998C6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F76BB85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904C41E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6E494D4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A2E725E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2E6429D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69638EE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C12EFA1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D7FE65A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EB4F612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F50CF40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A2BCBBB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D33739D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9E72E18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4E02350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5B790AC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E3603CE" w14:textId="77777777" w:rsidR="0050231A" w:rsidRPr="009D210D" w:rsidRDefault="0050231A" w:rsidP="0050231A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</w:tr>
          </w:tbl>
          <w:p w14:paraId="7BFF4A78" w14:textId="7EFA49BC" w:rsidR="0050231A" w:rsidRPr="0050231A" w:rsidRDefault="0050231A" w:rsidP="009D210D">
            <w:pPr>
              <w:spacing w:before="60" w:after="0" w:line="240" w:lineRule="auto"/>
              <w:rPr>
                <w:rFonts w:ascii="Arial Narrow" w:hAnsi="Arial Narrow"/>
                <w:bCs/>
                <w:sz w:val="19"/>
                <w:szCs w:val="19"/>
              </w:rPr>
            </w:pPr>
          </w:p>
        </w:tc>
      </w:tr>
    </w:tbl>
    <w:p w14:paraId="26DC90FA" w14:textId="2390558E" w:rsidR="00735929" w:rsidRDefault="00735929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42BA882B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60F1899B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6E1596EF" w14:textId="77777777" w:rsidR="00A71DBA" w:rsidRPr="009D210D" w:rsidRDefault="00A71DBA" w:rsidP="00A71DBA">
      <w:pPr>
        <w:shd w:val="clear" w:color="auto" w:fill="F5D3D5"/>
        <w:tabs>
          <w:tab w:val="left" w:pos="284"/>
        </w:tabs>
        <w:spacing w:before="120" w:after="0" w:line="240" w:lineRule="auto"/>
        <w:ind w:left="112" w:right="142"/>
        <w:rPr>
          <w:rFonts w:ascii="Arial Narrow" w:hAnsi="Arial Narrow"/>
          <w:b/>
          <w:noProof/>
          <w:sz w:val="19"/>
          <w:szCs w:val="19"/>
          <w:lang w:eastAsia="sr-Latn-RS"/>
        </w:rPr>
      </w:pPr>
      <w:r w:rsidRPr="009D210D">
        <w:rPr>
          <w:rFonts w:ascii="Arial Narrow" w:hAnsi="Arial Narrow"/>
          <w:b/>
          <w:noProof/>
          <w:sz w:val="19"/>
          <w:szCs w:val="19"/>
          <w:lang w:eastAsia="sr-Latn-RS"/>
        </w:rPr>
        <w:lastRenderedPageBreak/>
        <w:t>PODACI O KORISNIKU  KARTICE</w:t>
      </w:r>
      <w:r w:rsidRPr="009D210D"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>/ CARDHOLDER INFORMATION: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575"/>
        <w:gridCol w:w="5750"/>
      </w:tblGrid>
      <w:tr w:rsidR="00A71DBA" w:rsidRPr="009D210D" w14:paraId="01BA65BA" w14:textId="77777777" w:rsidTr="00EB6F6F">
        <w:trPr>
          <w:trHeight w:val="567"/>
        </w:trPr>
        <w:tc>
          <w:tcPr>
            <w:tcW w:w="10325" w:type="dxa"/>
            <w:gridSpan w:val="2"/>
            <w:vAlign w:val="center"/>
          </w:tcPr>
          <w:p w14:paraId="4D4C4330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Ime i prezime</w:t>
            </w:r>
            <w:r w:rsidRPr="009D210D">
              <w:rPr>
                <w:i/>
                <w:color w:val="auto"/>
              </w:rPr>
              <w:t xml:space="preserve"> /Name and surname: </w:t>
            </w:r>
            <w:r w:rsidRPr="009D210D">
              <w:rPr>
                <w:i/>
                <w:color w:val="auto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9D210D">
              <w:rPr>
                <w:i/>
                <w:color w:val="auto"/>
              </w:rPr>
              <w:instrText xml:space="preserve"> FORMTEXT </w:instrText>
            </w:r>
            <w:r w:rsidRPr="009D210D">
              <w:rPr>
                <w:i/>
                <w:color w:val="auto"/>
              </w:rPr>
            </w:r>
            <w:r w:rsidRPr="009D210D">
              <w:rPr>
                <w:i/>
                <w:color w:val="auto"/>
              </w:rPr>
              <w:fldChar w:fldCharType="separate"/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color w:val="auto"/>
              </w:rPr>
              <w:fldChar w:fldCharType="end"/>
            </w:r>
          </w:p>
        </w:tc>
      </w:tr>
      <w:tr w:rsidR="00A71DBA" w:rsidRPr="009D210D" w14:paraId="7C377064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66DD4984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JMBG</w:t>
            </w:r>
            <w:r w:rsidRPr="009D210D">
              <w:rPr>
                <w:i/>
                <w:color w:val="auto"/>
              </w:rPr>
              <w:t xml:space="preserve"> </w:t>
            </w:r>
          </w:p>
          <w:p w14:paraId="525A2898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9D210D">
              <w:rPr>
                <w:i/>
                <w:color w:val="auto"/>
              </w:rPr>
              <w:t>/Unique citizen registration number:</w:t>
            </w:r>
          </w:p>
        </w:tc>
        <w:tc>
          <w:tcPr>
            <w:tcW w:w="5750" w:type="dxa"/>
            <w:vMerge w:val="restart"/>
            <w:vAlign w:val="center"/>
          </w:tcPr>
          <w:p w14:paraId="67D41F51" w14:textId="77777777" w:rsidR="00A71DBA" w:rsidRPr="00AD51CB" w:rsidRDefault="00A71DBA" w:rsidP="00EB6F6F">
            <w:pPr>
              <w:spacing w:before="80" w:after="0"/>
              <w:ind w:left="113"/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</w:pPr>
            <w:r w:rsidRPr="00AD51CB"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  <w:t>OZNAČITI ŽELJENU GRUPU DNEVNOG LIMITA / SELECT THE DAILY LIMIT GROUP</w:t>
            </w:r>
          </w:p>
          <w:tbl>
            <w:tblPr>
              <w:tblW w:w="5431" w:type="dxa"/>
              <w:tblInd w:w="93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dotted" w:sz="4" w:space="0" w:color="FF0000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1597"/>
              <w:gridCol w:w="1559"/>
              <w:gridCol w:w="1560"/>
            </w:tblGrid>
            <w:tr w:rsidR="00A71DBA" w:rsidRPr="009D210D" w14:paraId="55B85A5B" w14:textId="77777777" w:rsidTr="00EB6F6F">
              <w:trPr>
                <w:trHeight w:val="279"/>
              </w:trPr>
              <w:tc>
                <w:tcPr>
                  <w:tcW w:w="715" w:type="dxa"/>
                  <w:vAlign w:val="center"/>
                </w:tcPr>
                <w:p w14:paraId="4FC246E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6B2816DD" w14:textId="77777777" w:rsidR="00A71DBA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Ukupni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</w:t>
                  </w:r>
                </w:p>
                <w:p w14:paraId="7C020688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/ T</w:t>
                  </w:r>
                  <w:r w:rsidRP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otal daily limit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4C17F1F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ATM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ATM daily limit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3E36C1DF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POS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POS daily limit</w:t>
                  </w:r>
                </w:p>
              </w:tc>
            </w:tr>
            <w:tr w:rsidR="00A71DBA" w:rsidRPr="009D210D" w14:paraId="3524812F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1C6F46C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73FBF5F8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2418209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4CA6C6C6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</w:tr>
            <w:tr w:rsidR="00A71DBA" w:rsidRPr="009D210D" w14:paraId="298696A3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547CA71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4D22EDFA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50107AB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2341AC9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</w:tr>
            <w:tr w:rsidR="00A71DBA" w:rsidRPr="009D210D" w14:paraId="3B5A01BD" w14:textId="77777777" w:rsidTr="00EB6F6F">
              <w:trPr>
                <w:trHeight w:val="367"/>
              </w:trPr>
              <w:tc>
                <w:tcPr>
                  <w:tcW w:w="715" w:type="dxa"/>
                  <w:vAlign w:val="center"/>
                </w:tcPr>
                <w:p w14:paraId="2B4DC22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611D60C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3F17792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028ECCF8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</w:tr>
            <w:tr w:rsidR="00A71DBA" w:rsidRPr="009D210D" w14:paraId="5E39E438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0701799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5EA37797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02FC9DA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045F7C8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</w:tr>
            <w:tr w:rsidR="00A71DBA" w:rsidRPr="009D210D" w14:paraId="11679732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6DF51E9E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6FA49146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176630A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4664504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</w:tr>
            <w:tr w:rsidR="00A71DBA" w:rsidRPr="009D210D" w14:paraId="7F7474B2" w14:textId="77777777" w:rsidTr="00EB6F6F">
              <w:trPr>
                <w:trHeight w:val="304"/>
              </w:trPr>
              <w:tc>
                <w:tcPr>
                  <w:tcW w:w="715" w:type="dxa"/>
                  <w:vAlign w:val="center"/>
                </w:tcPr>
                <w:p w14:paraId="4E201AE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40B3E8A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50F224D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47D2153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</w:tr>
            <w:tr w:rsidR="00A71DBA" w:rsidRPr="009D210D" w14:paraId="0C60CAA8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31ADC12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71D7018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60637402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62665F3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</w:tr>
          </w:tbl>
          <w:p w14:paraId="784B4F8B" w14:textId="77777777" w:rsidR="00A71DBA" w:rsidRPr="009D210D" w:rsidRDefault="00A71DBA" w:rsidP="00EB6F6F">
            <w:pPr>
              <w:spacing w:before="60" w:after="0"/>
              <w:rPr>
                <w:rFonts w:ascii="Arial Narrow" w:hAnsi="Arial Narrow"/>
                <w:i/>
                <w:sz w:val="19"/>
                <w:szCs w:val="19"/>
              </w:rPr>
            </w:pPr>
          </w:p>
        </w:tc>
      </w:tr>
      <w:tr w:rsidR="00A71DBA" w:rsidRPr="009D210D" w14:paraId="5A06C2D6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75DFB7EB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6F2B4D">
              <w:rPr>
                <w:iCs/>
                <w:color w:val="auto"/>
              </w:rPr>
              <w:t>Broj lične karte</w:t>
            </w:r>
            <w:r w:rsidRPr="006F2B4D">
              <w:rPr>
                <w:i/>
                <w:color w:val="auto"/>
              </w:rPr>
              <w:t>/</w:t>
            </w:r>
          </w:p>
          <w:p w14:paraId="229F9B7F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>
              <w:rPr>
                <w:i/>
                <w:color w:val="auto"/>
              </w:rPr>
              <w:t xml:space="preserve">ID </w:t>
            </w:r>
            <w:r w:rsidRPr="006F2B4D">
              <w:rPr>
                <w:i/>
                <w:color w:val="auto"/>
              </w:rPr>
              <w:t>N</w:t>
            </w:r>
            <w:r>
              <w:rPr>
                <w:i/>
                <w:color w:val="auto"/>
              </w:rPr>
              <w:t>o</w:t>
            </w:r>
            <w:r w:rsidRPr="006F2B4D">
              <w:rPr>
                <w:i/>
                <w:color w:val="auto"/>
              </w:rPr>
              <w:t>:</w:t>
            </w:r>
          </w:p>
        </w:tc>
        <w:tc>
          <w:tcPr>
            <w:tcW w:w="5750" w:type="dxa"/>
            <w:vMerge/>
            <w:vAlign w:val="center"/>
          </w:tcPr>
          <w:p w14:paraId="601D2AFB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6C50FBEF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506D7BE9" w14:textId="77777777" w:rsidR="00A71DBA" w:rsidRDefault="00A71DBA" w:rsidP="00EB6F6F">
            <w:pPr>
              <w:pStyle w:val="Tabela"/>
              <w:spacing w:before="60"/>
              <w:ind w:left="0"/>
              <w:rPr>
                <w:color w:val="auto"/>
              </w:rPr>
            </w:pPr>
            <w:r w:rsidRPr="006F2B4D">
              <w:rPr>
                <w:color w:val="auto"/>
              </w:rPr>
              <w:t>Mobilni telefon/</w:t>
            </w:r>
          </w:p>
          <w:p w14:paraId="13377044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 w:rsidRPr="006F2B4D">
              <w:rPr>
                <w:i/>
                <w:color w:val="auto"/>
              </w:rPr>
              <w:t>Mobile:</w:t>
            </w:r>
          </w:p>
        </w:tc>
        <w:tc>
          <w:tcPr>
            <w:tcW w:w="5750" w:type="dxa"/>
            <w:vMerge/>
            <w:vAlign w:val="center"/>
          </w:tcPr>
          <w:p w14:paraId="50DA9347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319E91C5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79DDE44D" w14:textId="77777777" w:rsidR="00A71DBA" w:rsidRPr="006F2B4D" w:rsidRDefault="00A71DBA" w:rsidP="00EB6F6F">
            <w:pPr>
              <w:spacing w:before="60" w:after="0" w:line="240" w:lineRule="auto"/>
            </w:pPr>
            <w:r w:rsidRPr="006F2B4D">
              <w:rPr>
                <w:rFonts w:ascii="Arial Narrow" w:hAnsi="Arial Narrow"/>
                <w:sz w:val="19"/>
                <w:szCs w:val="19"/>
              </w:rPr>
              <w:t xml:space="preserve">E-mail:  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sz w:val="19"/>
                <w:szCs w:val="19"/>
              </w:rPr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508C4E24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75331A34" w14:textId="77777777" w:rsidTr="00EB6F6F">
        <w:trPr>
          <w:trHeight w:val="875"/>
        </w:trPr>
        <w:tc>
          <w:tcPr>
            <w:tcW w:w="4575" w:type="dxa"/>
            <w:vAlign w:val="center"/>
          </w:tcPr>
          <w:p w14:paraId="2B4B127A" w14:textId="77777777" w:rsidR="00A71DBA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F2B4D">
              <w:rPr>
                <w:rFonts w:ascii="Arial Narrow" w:hAnsi="Arial Narrow"/>
                <w:sz w:val="19"/>
                <w:szCs w:val="19"/>
              </w:rPr>
              <w:t>Potpis/</w:t>
            </w:r>
          </w:p>
          <w:p w14:paraId="7A1098F9" w14:textId="77777777" w:rsidR="00A71DBA" w:rsidRPr="006F2B4D" w:rsidRDefault="00A71DBA" w:rsidP="00EB6F6F">
            <w:pPr>
              <w:spacing w:before="60" w:after="0" w:line="240" w:lineRule="auto"/>
              <w:rPr>
                <w:rFonts w:ascii="Arial Narrow" w:hAnsi="Arial Narrow"/>
                <w:i/>
                <w:sz w:val="19"/>
                <w:szCs w:val="19"/>
              </w:rPr>
            </w:pPr>
            <w:r w:rsidRPr="006F2B4D">
              <w:rPr>
                <w:rFonts w:ascii="Arial Narrow" w:hAnsi="Arial Narrow"/>
                <w:i/>
                <w:sz w:val="19"/>
                <w:szCs w:val="19"/>
              </w:rPr>
              <w:t>Signature: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69C993AC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7F81FA4A" w14:textId="77777777" w:rsidTr="00EB6F6F">
        <w:trPr>
          <w:trHeight w:val="680"/>
        </w:trPr>
        <w:tc>
          <w:tcPr>
            <w:tcW w:w="10325" w:type="dxa"/>
            <w:gridSpan w:val="2"/>
            <w:vAlign w:val="center"/>
          </w:tcPr>
          <w:p w14:paraId="44812C3C" w14:textId="77777777" w:rsidR="00A71DBA" w:rsidRDefault="00A71DBA" w:rsidP="00EB6F6F">
            <w:pPr>
              <w:spacing w:before="120" w:after="0"/>
              <w:ind w:left="142"/>
              <w:rPr>
                <w:rFonts w:ascii="Arial Narrow" w:hAnsi="Arial Narrow"/>
                <w:bCs/>
                <w:sz w:val="19"/>
                <w:szCs w:val="19"/>
              </w:rPr>
            </w:pPr>
            <w:r w:rsidRPr="005C5782">
              <w:rPr>
                <w:rFonts w:ascii="Arial Narrow" w:hAnsi="Arial Narrow"/>
                <w:b/>
                <w:sz w:val="19"/>
                <w:szCs w:val="19"/>
              </w:rPr>
              <w:t xml:space="preserve">IME I PREZIME NA KARTICI </w:t>
            </w:r>
            <w:r w:rsidRPr="00DC0C4B">
              <w:rPr>
                <w:rFonts w:ascii="Arial Narrow" w:hAnsi="Arial Narrow"/>
                <w:bCs/>
                <w:sz w:val="19"/>
                <w:szCs w:val="19"/>
              </w:rPr>
              <w:t>(*popunjava se u slučaju da ime i prezime prelazi 24 znaka uključujući i razmake)</w:t>
            </w:r>
          </w:p>
          <w:p w14:paraId="2A8AD0A4" w14:textId="77777777" w:rsidR="00A71DBA" w:rsidRPr="00366B9A" w:rsidRDefault="00A71DBA" w:rsidP="00EB6F6F">
            <w:pPr>
              <w:spacing w:after="0"/>
              <w:ind w:left="142"/>
              <w:rPr>
                <w:rFonts w:ascii="Arial Narrow" w:hAnsi="Arial Narrow"/>
                <w:sz w:val="19"/>
                <w:szCs w:val="19"/>
              </w:rPr>
            </w:pPr>
            <w:r w:rsidRPr="00385AA7">
              <w:rPr>
                <w:rFonts w:ascii="Arial Narrow" w:hAnsi="Arial Narrow"/>
                <w:b/>
                <w:bCs/>
                <w:sz w:val="19"/>
                <w:szCs w:val="19"/>
              </w:rPr>
              <w:t>NAME AND SURNAME ON THE CARD</w:t>
            </w:r>
            <w:r w:rsidRPr="007456E4">
              <w:rPr>
                <w:rFonts w:ascii="Arial Narrow" w:hAnsi="Arial Narrow"/>
                <w:sz w:val="19"/>
                <w:szCs w:val="19"/>
              </w:rPr>
              <w:t xml:space="preserve"> (*to be completed only if the name and surname exceed 24 characters including spaces</w:t>
            </w:r>
            <w:r>
              <w:rPr>
                <w:rFonts w:ascii="Arial Narrow" w:hAnsi="Arial Narrow"/>
                <w:sz w:val="19"/>
                <w:szCs w:val="19"/>
              </w:rPr>
              <w:t>)</w:t>
            </w:r>
          </w:p>
          <w:tbl>
            <w:tblPr>
              <w:tblW w:w="4704" w:type="pct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dotted" w:sz="4" w:space="0" w:color="auto"/>
                <w:insideV w:val="dotted" w:sz="4" w:space="0" w:color="FF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95"/>
              <w:gridCol w:w="395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</w:tblGrid>
            <w:tr w:rsidR="00A71DBA" w:rsidRPr="009D210D" w14:paraId="44522DEB" w14:textId="77777777" w:rsidTr="00EB6F6F">
              <w:trPr>
                <w:trHeight w:val="454"/>
              </w:trPr>
              <w:tc>
                <w:tcPr>
                  <w:tcW w:w="395" w:type="dxa"/>
                  <w:vAlign w:val="center"/>
                </w:tcPr>
                <w:p w14:paraId="2A72EB1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15B0833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2FA72DA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B900503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F1D22A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BC71CF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0AFD1D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4127E0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479803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439E973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CBD9E3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16BA21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935F45E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5EC93F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FF6229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099878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CF0C78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C23EB41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904C23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69C0BF4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B836429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AA64E8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91FCF3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45D249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</w:tr>
          </w:tbl>
          <w:p w14:paraId="1FB86185" w14:textId="77777777" w:rsidR="00A71DBA" w:rsidRPr="0050231A" w:rsidRDefault="00A71DBA" w:rsidP="00EB6F6F">
            <w:pPr>
              <w:spacing w:before="60" w:after="0" w:line="240" w:lineRule="auto"/>
              <w:rPr>
                <w:rFonts w:ascii="Arial Narrow" w:hAnsi="Arial Narrow"/>
                <w:bCs/>
                <w:sz w:val="19"/>
                <w:szCs w:val="19"/>
              </w:rPr>
            </w:pPr>
          </w:p>
        </w:tc>
      </w:tr>
    </w:tbl>
    <w:p w14:paraId="65BCD665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139A0578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4AD04471" w14:textId="77777777" w:rsidR="00A71DBA" w:rsidRPr="009D210D" w:rsidRDefault="00A71DBA" w:rsidP="00A71DBA">
      <w:pPr>
        <w:shd w:val="clear" w:color="auto" w:fill="F5D3D5"/>
        <w:tabs>
          <w:tab w:val="left" w:pos="284"/>
        </w:tabs>
        <w:spacing w:before="120" w:after="0" w:line="240" w:lineRule="auto"/>
        <w:ind w:left="112" w:right="142"/>
        <w:rPr>
          <w:rFonts w:ascii="Arial Narrow" w:hAnsi="Arial Narrow"/>
          <w:b/>
          <w:noProof/>
          <w:sz w:val="19"/>
          <w:szCs w:val="19"/>
          <w:lang w:eastAsia="sr-Latn-RS"/>
        </w:rPr>
      </w:pPr>
      <w:r w:rsidRPr="009D210D">
        <w:rPr>
          <w:rFonts w:ascii="Arial Narrow" w:hAnsi="Arial Narrow"/>
          <w:b/>
          <w:noProof/>
          <w:sz w:val="19"/>
          <w:szCs w:val="19"/>
          <w:lang w:eastAsia="sr-Latn-RS"/>
        </w:rPr>
        <w:t>PODACI O KORISNIKU  KARTICE</w:t>
      </w:r>
      <w:r w:rsidRPr="009D210D"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>/ CARDHOLDER INFORMATION: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575"/>
        <w:gridCol w:w="5750"/>
      </w:tblGrid>
      <w:tr w:rsidR="00A71DBA" w:rsidRPr="009D210D" w14:paraId="1C9AE64E" w14:textId="77777777" w:rsidTr="00EB6F6F">
        <w:trPr>
          <w:trHeight w:val="567"/>
        </w:trPr>
        <w:tc>
          <w:tcPr>
            <w:tcW w:w="10325" w:type="dxa"/>
            <w:gridSpan w:val="2"/>
            <w:vAlign w:val="center"/>
          </w:tcPr>
          <w:p w14:paraId="32DE7E2A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Ime i prezime</w:t>
            </w:r>
            <w:r w:rsidRPr="009D210D">
              <w:rPr>
                <w:i/>
                <w:color w:val="auto"/>
              </w:rPr>
              <w:t xml:space="preserve"> /Name and surname: </w:t>
            </w:r>
            <w:r w:rsidRPr="009D210D">
              <w:rPr>
                <w:i/>
                <w:color w:val="auto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9D210D">
              <w:rPr>
                <w:i/>
                <w:color w:val="auto"/>
              </w:rPr>
              <w:instrText xml:space="preserve"> FORMTEXT </w:instrText>
            </w:r>
            <w:r w:rsidRPr="009D210D">
              <w:rPr>
                <w:i/>
                <w:color w:val="auto"/>
              </w:rPr>
            </w:r>
            <w:r w:rsidRPr="009D210D">
              <w:rPr>
                <w:i/>
                <w:color w:val="auto"/>
              </w:rPr>
              <w:fldChar w:fldCharType="separate"/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color w:val="auto"/>
              </w:rPr>
              <w:fldChar w:fldCharType="end"/>
            </w:r>
          </w:p>
        </w:tc>
      </w:tr>
      <w:tr w:rsidR="00A71DBA" w:rsidRPr="009D210D" w14:paraId="00CAC429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7D81F807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JMBG</w:t>
            </w:r>
            <w:r w:rsidRPr="009D210D">
              <w:rPr>
                <w:i/>
                <w:color w:val="auto"/>
              </w:rPr>
              <w:t xml:space="preserve"> </w:t>
            </w:r>
          </w:p>
          <w:p w14:paraId="7E151F7F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9D210D">
              <w:rPr>
                <w:i/>
                <w:color w:val="auto"/>
              </w:rPr>
              <w:t>/Unique citizen registration number:</w:t>
            </w:r>
          </w:p>
        </w:tc>
        <w:tc>
          <w:tcPr>
            <w:tcW w:w="5750" w:type="dxa"/>
            <w:vMerge w:val="restart"/>
            <w:vAlign w:val="center"/>
          </w:tcPr>
          <w:p w14:paraId="0B664E31" w14:textId="77777777" w:rsidR="00A71DBA" w:rsidRPr="00AD51CB" w:rsidRDefault="00A71DBA" w:rsidP="00EB6F6F">
            <w:pPr>
              <w:spacing w:before="80" w:after="0"/>
              <w:ind w:left="113"/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</w:pPr>
            <w:r w:rsidRPr="00AD51CB"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  <w:t>OZNAČITI ŽELJENU GRUPU DNEVNOG LIMITA / SELECT THE DAILY LIMIT GROUP</w:t>
            </w:r>
          </w:p>
          <w:tbl>
            <w:tblPr>
              <w:tblW w:w="5431" w:type="dxa"/>
              <w:tblInd w:w="93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dotted" w:sz="4" w:space="0" w:color="FF0000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1597"/>
              <w:gridCol w:w="1559"/>
              <w:gridCol w:w="1560"/>
            </w:tblGrid>
            <w:tr w:rsidR="00A71DBA" w:rsidRPr="009D210D" w14:paraId="6BB4DC84" w14:textId="77777777" w:rsidTr="00EB6F6F">
              <w:trPr>
                <w:trHeight w:val="279"/>
              </w:trPr>
              <w:tc>
                <w:tcPr>
                  <w:tcW w:w="715" w:type="dxa"/>
                  <w:vAlign w:val="center"/>
                </w:tcPr>
                <w:p w14:paraId="6ED2556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62486E7" w14:textId="77777777" w:rsidR="00A71DBA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Ukupni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</w:t>
                  </w:r>
                </w:p>
                <w:p w14:paraId="1257FDE6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/ T</w:t>
                  </w:r>
                  <w:r w:rsidRP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otal daily limit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54B419F3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ATM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ATM daily limit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C545E5D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POS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POS daily limit</w:t>
                  </w:r>
                </w:p>
              </w:tc>
            </w:tr>
            <w:tr w:rsidR="00A71DBA" w:rsidRPr="009D210D" w14:paraId="5806F730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147C9FC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C0A577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03C9E5E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385331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</w:tr>
            <w:tr w:rsidR="00A71DBA" w:rsidRPr="009D210D" w14:paraId="7C88908F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1E45DED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7983390B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3A3051C2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6ABD559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</w:tr>
            <w:tr w:rsidR="00A71DBA" w:rsidRPr="009D210D" w14:paraId="5D3659A2" w14:textId="77777777" w:rsidTr="00EB6F6F">
              <w:trPr>
                <w:trHeight w:val="367"/>
              </w:trPr>
              <w:tc>
                <w:tcPr>
                  <w:tcW w:w="715" w:type="dxa"/>
                  <w:vAlign w:val="center"/>
                </w:tcPr>
                <w:p w14:paraId="1E1ECBF1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E82981F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1312A040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4C9A7990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</w:tr>
            <w:tr w:rsidR="00A71DBA" w:rsidRPr="009D210D" w14:paraId="7A4D32FD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0919914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34E6A962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0FFCD99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2351AAC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</w:tr>
            <w:tr w:rsidR="00A71DBA" w:rsidRPr="009D210D" w14:paraId="7DF264A9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7EAA138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5DBB6F5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AAA5176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7304104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</w:tr>
            <w:tr w:rsidR="00A71DBA" w:rsidRPr="009D210D" w14:paraId="4A623B23" w14:textId="77777777" w:rsidTr="00EB6F6F">
              <w:trPr>
                <w:trHeight w:val="304"/>
              </w:trPr>
              <w:tc>
                <w:tcPr>
                  <w:tcW w:w="715" w:type="dxa"/>
                  <w:vAlign w:val="center"/>
                </w:tcPr>
                <w:p w14:paraId="570CAFF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CC85BD9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D784CA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B208A3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</w:tr>
            <w:tr w:rsidR="00A71DBA" w:rsidRPr="009D210D" w14:paraId="72A85D6D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3583968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14330A6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05228B8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94E79E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</w:tr>
          </w:tbl>
          <w:p w14:paraId="401500C1" w14:textId="77777777" w:rsidR="00A71DBA" w:rsidRPr="009D210D" w:rsidRDefault="00A71DBA" w:rsidP="00EB6F6F">
            <w:pPr>
              <w:spacing w:before="60" w:after="0"/>
              <w:rPr>
                <w:rFonts w:ascii="Arial Narrow" w:hAnsi="Arial Narrow"/>
                <w:i/>
                <w:sz w:val="19"/>
                <w:szCs w:val="19"/>
              </w:rPr>
            </w:pPr>
          </w:p>
        </w:tc>
      </w:tr>
      <w:tr w:rsidR="00A71DBA" w:rsidRPr="009D210D" w14:paraId="56AE7200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7DD3F66A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6F2B4D">
              <w:rPr>
                <w:iCs/>
                <w:color w:val="auto"/>
              </w:rPr>
              <w:t>Broj lične karte</w:t>
            </w:r>
            <w:r w:rsidRPr="006F2B4D">
              <w:rPr>
                <w:i/>
                <w:color w:val="auto"/>
              </w:rPr>
              <w:t>/</w:t>
            </w:r>
          </w:p>
          <w:p w14:paraId="47A13014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>
              <w:rPr>
                <w:i/>
                <w:color w:val="auto"/>
              </w:rPr>
              <w:t xml:space="preserve">ID </w:t>
            </w:r>
            <w:r w:rsidRPr="006F2B4D">
              <w:rPr>
                <w:i/>
                <w:color w:val="auto"/>
              </w:rPr>
              <w:t>N</w:t>
            </w:r>
            <w:r>
              <w:rPr>
                <w:i/>
                <w:color w:val="auto"/>
              </w:rPr>
              <w:t>o</w:t>
            </w:r>
            <w:r w:rsidRPr="006F2B4D">
              <w:rPr>
                <w:i/>
                <w:color w:val="auto"/>
              </w:rPr>
              <w:t>:</w:t>
            </w:r>
          </w:p>
        </w:tc>
        <w:tc>
          <w:tcPr>
            <w:tcW w:w="5750" w:type="dxa"/>
            <w:vMerge/>
            <w:vAlign w:val="center"/>
          </w:tcPr>
          <w:p w14:paraId="0DBE401E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6FA01A3A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7D583F31" w14:textId="77777777" w:rsidR="00A71DBA" w:rsidRDefault="00A71DBA" w:rsidP="00EB6F6F">
            <w:pPr>
              <w:pStyle w:val="Tabela"/>
              <w:spacing w:before="60"/>
              <w:ind w:left="0"/>
              <w:rPr>
                <w:color w:val="auto"/>
              </w:rPr>
            </w:pPr>
            <w:r w:rsidRPr="006F2B4D">
              <w:rPr>
                <w:color w:val="auto"/>
              </w:rPr>
              <w:t>Mobilni telefon/</w:t>
            </w:r>
          </w:p>
          <w:p w14:paraId="3D7D28CC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 w:rsidRPr="006F2B4D">
              <w:rPr>
                <w:i/>
                <w:color w:val="auto"/>
              </w:rPr>
              <w:t>Mobile:</w:t>
            </w:r>
          </w:p>
        </w:tc>
        <w:tc>
          <w:tcPr>
            <w:tcW w:w="5750" w:type="dxa"/>
            <w:vMerge/>
            <w:vAlign w:val="center"/>
          </w:tcPr>
          <w:p w14:paraId="0592E677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643FAE9C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6C1B0958" w14:textId="77777777" w:rsidR="00A71DBA" w:rsidRPr="006F2B4D" w:rsidRDefault="00A71DBA" w:rsidP="00EB6F6F">
            <w:pPr>
              <w:spacing w:before="60" w:after="0" w:line="240" w:lineRule="auto"/>
            </w:pPr>
            <w:r w:rsidRPr="006F2B4D">
              <w:rPr>
                <w:rFonts w:ascii="Arial Narrow" w:hAnsi="Arial Narrow"/>
                <w:sz w:val="19"/>
                <w:szCs w:val="19"/>
              </w:rPr>
              <w:t xml:space="preserve">E-mail:  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sz w:val="19"/>
                <w:szCs w:val="19"/>
              </w:rPr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644272EC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577E9EC9" w14:textId="77777777" w:rsidTr="00EB6F6F">
        <w:trPr>
          <w:trHeight w:val="875"/>
        </w:trPr>
        <w:tc>
          <w:tcPr>
            <w:tcW w:w="4575" w:type="dxa"/>
            <w:vAlign w:val="center"/>
          </w:tcPr>
          <w:p w14:paraId="7A1A7F91" w14:textId="77777777" w:rsidR="00A71DBA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F2B4D">
              <w:rPr>
                <w:rFonts w:ascii="Arial Narrow" w:hAnsi="Arial Narrow"/>
                <w:sz w:val="19"/>
                <w:szCs w:val="19"/>
              </w:rPr>
              <w:t>Potpis/</w:t>
            </w:r>
          </w:p>
          <w:p w14:paraId="659CE944" w14:textId="77777777" w:rsidR="00A71DBA" w:rsidRPr="006F2B4D" w:rsidRDefault="00A71DBA" w:rsidP="00EB6F6F">
            <w:pPr>
              <w:spacing w:before="60" w:after="0" w:line="240" w:lineRule="auto"/>
              <w:rPr>
                <w:rFonts w:ascii="Arial Narrow" w:hAnsi="Arial Narrow"/>
                <w:i/>
                <w:sz w:val="19"/>
                <w:szCs w:val="19"/>
              </w:rPr>
            </w:pPr>
            <w:r w:rsidRPr="006F2B4D">
              <w:rPr>
                <w:rFonts w:ascii="Arial Narrow" w:hAnsi="Arial Narrow"/>
                <w:i/>
                <w:sz w:val="19"/>
                <w:szCs w:val="19"/>
              </w:rPr>
              <w:t>Signature: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4FADBED4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719C9046" w14:textId="77777777" w:rsidTr="00EB6F6F">
        <w:trPr>
          <w:trHeight w:val="680"/>
        </w:trPr>
        <w:tc>
          <w:tcPr>
            <w:tcW w:w="10325" w:type="dxa"/>
            <w:gridSpan w:val="2"/>
            <w:vAlign w:val="center"/>
          </w:tcPr>
          <w:p w14:paraId="2F9E61B5" w14:textId="77777777" w:rsidR="00A71DBA" w:rsidRDefault="00A71DBA" w:rsidP="00EB6F6F">
            <w:pPr>
              <w:spacing w:before="120" w:after="0"/>
              <w:ind w:left="142"/>
              <w:rPr>
                <w:rFonts w:ascii="Arial Narrow" w:hAnsi="Arial Narrow"/>
                <w:bCs/>
                <w:sz w:val="19"/>
                <w:szCs w:val="19"/>
              </w:rPr>
            </w:pPr>
            <w:r w:rsidRPr="005C5782">
              <w:rPr>
                <w:rFonts w:ascii="Arial Narrow" w:hAnsi="Arial Narrow"/>
                <w:b/>
                <w:sz w:val="19"/>
                <w:szCs w:val="19"/>
              </w:rPr>
              <w:t xml:space="preserve">IME I PREZIME NA KARTICI </w:t>
            </w:r>
            <w:r w:rsidRPr="00DC0C4B">
              <w:rPr>
                <w:rFonts w:ascii="Arial Narrow" w:hAnsi="Arial Narrow"/>
                <w:bCs/>
                <w:sz w:val="19"/>
                <w:szCs w:val="19"/>
              </w:rPr>
              <w:t>(*popunjava se u slučaju da ime i prezime prelazi 24 znaka uključujući i razmake)</w:t>
            </w:r>
          </w:p>
          <w:p w14:paraId="6A172AAD" w14:textId="77777777" w:rsidR="00A71DBA" w:rsidRPr="00366B9A" w:rsidRDefault="00A71DBA" w:rsidP="00EB6F6F">
            <w:pPr>
              <w:spacing w:after="0"/>
              <w:ind w:left="142"/>
              <w:rPr>
                <w:rFonts w:ascii="Arial Narrow" w:hAnsi="Arial Narrow"/>
                <w:sz w:val="19"/>
                <w:szCs w:val="19"/>
              </w:rPr>
            </w:pPr>
            <w:r w:rsidRPr="00385AA7">
              <w:rPr>
                <w:rFonts w:ascii="Arial Narrow" w:hAnsi="Arial Narrow"/>
                <w:b/>
                <w:bCs/>
                <w:sz w:val="19"/>
                <w:szCs w:val="19"/>
              </w:rPr>
              <w:t>NAME AND SURNAME ON THE CARD</w:t>
            </w:r>
            <w:r w:rsidRPr="007456E4">
              <w:rPr>
                <w:rFonts w:ascii="Arial Narrow" w:hAnsi="Arial Narrow"/>
                <w:sz w:val="19"/>
                <w:szCs w:val="19"/>
              </w:rPr>
              <w:t xml:space="preserve"> (*to be completed only if the name and surname exceed 24 characters including spaces</w:t>
            </w:r>
            <w:r>
              <w:rPr>
                <w:rFonts w:ascii="Arial Narrow" w:hAnsi="Arial Narrow"/>
                <w:sz w:val="19"/>
                <w:szCs w:val="19"/>
              </w:rPr>
              <w:t>)</w:t>
            </w:r>
          </w:p>
          <w:tbl>
            <w:tblPr>
              <w:tblW w:w="4704" w:type="pct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dotted" w:sz="4" w:space="0" w:color="auto"/>
                <w:insideV w:val="dotted" w:sz="4" w:space="0" w:color="FF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95"/>
              <w:gridCol w:w="395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</w:tblGrid>
            <w:tr w:rsidR="00A71DBA" w:rsidRPr="009D210D" w14:paraId="615BAB81" w14:textId="77777777" w:rsidTr="00EB6F6F">
              <w:trPr>
                <w:trHeight w:val="454"/>
              </w:trPr>
              <w:tc>
                <w:tcPr>
                  <w:tcW w:w="395" w:type="dxa"/>
                  <w:vAlign w:val="center"/>
                </w:tcPr>
                <w:p w14:paraId="15CD2B7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7B08DD99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1E2A3C5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559453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CC0717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DCDEE6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040794E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47A7789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948803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D6B6F5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D9BEAC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18B6DC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D001534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73A73E4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87C9903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F07083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BD3170D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C2804E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64FACD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9A7698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68973AE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227C72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B10276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5C4FE4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</w:tr>
          </w:tbl>
          <w:p w14:paraId="14CF592B" w14:textId="77777777" w:rsidR="00A71DBA" w:rsidRPr="0050231A" w:rsidRDefault="00A71DBA" w:rsidP="00EB6F6F">
            <w:pPr>
              <w:spacing w:before="60" w:after="0" w:line="240" w:lineRule="auto"/>
              <w:rPr>
                <w:rFonts w:ascii="Arial Narrow" w:hAnsi="Arial Narrow"/>
                <w:bCs/>
                <w:sz w:val="19"/>
                <w:szCs w:val="19"/>
              </w:rPr>
            </w:pPr>
          </w:p>
        </w:tc>
      </w:tr>
    </w:tbl>
    <w:p w14:paraId="570A8D01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158D7030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70D6FC7F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7CFFE9A8" w14:textId="77777777" w:rsidR="00A71DBA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1E57BC7A" w14:textId="77777777" w:rsidR="00A71DBA" w:rsidRPr="009D210D" w:rsidRDefault="00A71DBA" w:rsidP="00A71DBA">
      <w:pPr>
        <w:shd w:val="clear" w:color="auto" w:fill="F5D3D5"/>
        <w:tabs>
          <w:tab w:val="left" w:pos="284"/>
        </w:tabs>
        <w:spacing w:before="120" w:after="0" w:line="240" w:lineRule="auto"/>
        <w:ind w:left="112" w:right="142"/>
        <w:rPr>
          <w:rFonts w:ascii="Arial Narrow" w:hAnsi="Arial Narrow"/>
          <w:b/>
          <w:noProof/>
          <w:sz w:val="19"/>
          <w:szCs w:val="19"/>
          <w:lang w:eastAsia="sr-Latn-RS"/>
        </w:rPr>
      </w:pPr>
      <w:r w:rsidRPr="009D210D">
        <w:rPr>
          <w:rFonts w:ascii="Arial Narrow" w:hAnsi="Arial Narrow"/>
          <w:b/>
          <w:noProof/>
          <w:sz w:val="19"/>
          <w:szCs w:val="19"/>
          <w:lang w:eastAsia="sr-Latn-RS"/>
        </w:rPr>
        <w:lastRenderedPageBreak/>
        <w:t>PODACI O KORISNIKU  KARTICE</w:t>
      </w:r>
      <w:r w:rsidRPr="009D210D"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>/ CARDHOLDER INFORMATION:</w:t>
      </w:r>
    </w:p>
    <w:tbl>
      <w:tblPr>
        <w:tblW w:w="4900" w:type="pct"/>
        <w:tblInd w:w="10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4575"/>
        <w:gridCol w:w="5750"/>
      </w:tblGrid>
      <w:tr w:rsidR="00A71DBA" w:rsidRPr="009D210D" w14:paraId="6C7CA1D9" w14:textId="77777777" w:rsidTr="00EB6F6F">
        <w:trPr>
          <w:trHeight w:val="567"/>
        </w:trPr>
        <w:tc>
          <w:tcPr>
            <w:tcW w:w="10325" w:type="dxa"/>
            <w:gridSpan w:val="2"/>
            <w:vAlign w:val="center"/>
          </w:tcPr>
          <w:p w14:paraId="26E64F4A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Ime i prezime</w:t>
            </w:r>
            <w:r w:rsidRPr="009D210D">
              <w:rPr>
                <w:i/>
                <w:color w:val="auto"/>
              </w:rPr>
              <w:t xml:space="preserve"> /Name and surname: </w:t>
            </w:r>
            <w:r w:rsidRPr="009D210D">
              <w:rPr>
                <w:i/>
                <w:color w:val="auto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9D210D">
              <w:rPr>
                <w:i/>
                <w:color w:val="auto"/>
              </w:rPr>
              <w:instrText xml:space="preserve"> FORMTEXT </w:instrText>
            </w:r>
            <w:r w:rsidRPr="009D210D">
              <w:rPr>
                <w:i/>
                <w:color w:val="auto"/>
              </w:rPr>
            </w:r>
            <w:r w:rsidRPr="009D210D">
              <w:rPr>
                <w:i/>
                <w:color w:val="auto"/>
              </w:rPr>
              <w:fldChar w:fldCharType="separate"/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noProof/>
                <w:color w:val="auto"/>
              </w:rPr>
              <w:t> </w:t>
            </w:r>
            <w:r w:rsidRPr="009D210D">
              <w:rPr>
                <w:i/>
                <w:color w:val="auto"/>
              </w:rPr>
              <w:fldChar w:fldCharType="end"/>
            </w:r>
          </w:p>
        </w:tc>
      </w:tr>
      <w:tr w:rsidR="00A71DBA" w:rsidRPr="009D210D" w14:paraId="757C2F27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0459E51E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A36A11">
              <w:rPr>
                <w:iCs/>
                <w:color w:val="auto"/>
              </w:rPr>
              <w:t>JMBG</w:t>
            </w:r>
            <w:r w:rsidRPr="009D210D">
              <w:rPr>
                <w:i/>
                <w:color w:val="auto"/>
              </w:rPr>
              <w:t xml:space="preserve"> </w:t>
            </w:r>
          </w:p>
          <w:p w14:paraId="07B756F1" w14:textId="77777777" w:rsidR="00A71DBA" w:rsidRPr="009D210D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9D210D">
              <w:rPr>
                <w:i/>
                <w:color w:val="auto"/>
              </w:rPr>
              <w:t>/Unique citizen registration number:</w:t>
            </w:r>
          </w:p>
        </w:tc>
        <w:tc>
          <w:tcPr>
            <w:tcW w:w="5750" w:type="dxa"/>
            <w:vMerge w:val="restart"/>
            <w:vAlign w:val="center"/>
          </w:tcPr>
          <w:p w14:paraId="1F8F0104" w14:textId="77777777" w:rsidR="00A71DBA" w:rsidRPr="00AD51CB" w:rsidRDefault="00A71DBA" w:rsidP="00EB6F6F">
            <w:pPr>
              <w:spacing w:before="80" w:after="0"/>
              <w:ind w:left="113"/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</w:pPr>
            <w:r w:rsidRPr="00AD51CB">
              <w:rPr>
                <w:rFonts w:ascii="Arial Narrow" w:hAnsi="Arial Narrow"/>
                <w:b/>
                <w:noProof/>
                <w:sz w:val="16"/>
                <w:szCs w:val="16"/>
                <w:lang w:eastAsia="sr-Latn-RS"/>
              </w:rPr>
              <w:t>OZNAČITI ŽELJENU GRUPU DNEVNOG LIMITA / SELECT THE DAILY LIMIT GROUP</w:t>
            </w:r>
          </w:p>
          <w:tbl>
            <w:tblPr>
              <w:tblW w:w="5431" w:type="dxa"/>
              <w:tblInd w:w="93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dotted" w:sz="4" w:space="0" w:color="FF0000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1597"/>
              <w:gridCol w:w="1559"/>
              <w:gridCol w:w="1560"/>
            </w:tblGrid>
            <w:tr w:rsidR="00A71DBA" w:rsidRPr="009D210D" w14:paraId="777BD30B" w14:textId="77777777" w:rsidTr="00EB6F6F">
              <w:trPr>
                <w:trHeight w:val="279"/>
              </w:trPr>
              <w:tc>
                <w:tcPr>
                  <w:tcW w:w="715" w:type="dxa"/>
                  <w:vAlign w:val="center"/>
                </w:tcPr>
                <w:p w14:paraId="4C26C96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7092AD2" w14:textId="77777777" w:rsidR="00A71DBA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Ukupni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</w:t>
                  </w:r>
                </w:p>
                <w:p w14:paraId="05BC68D3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/ T</w:t>
                  </w:r>
                  <w:r w:rsidRPr="001056C8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otal daily limit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280E126A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ATM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ATM daily limit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3EE522FB" w14:textId="77777777" w:rsidR="00A71DBA" w:rsidRPr="00AD51CB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POS dnevni limit</w:t>
                  </w:r>
                  <w:r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 xml:space="preserve"> / POS daily limit</w:t>
                  </w:r>
                </w:p>
              </w:tc>
            </w:tr>
            <w:tr w:rsidR="00A71DBA" w:rsidRPr="009D210D" w14:paraId="26A63E3D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645C415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424443B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FE65610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52807F73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Neograničeno</w:t>
                  </w:r>
                </w:p>
              </w:tc>
            </w:tr>
            <w:tr w:rsidR="00A71DBA" w:rsidRPr="009D210D" w14:paraId="062C016A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52AE6D5F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8A6ACBB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D3D45E4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32AF325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300,000.00</w:t>
                  </w:r>
                </w:p>
              </w:tc>
            </w:tr>
            <w:tr w:rsidR="00A71DBA" w:rsidRPr="009D210D" w14:paraId="1B3616FE" w14:textId="77777777" w:rsidTr="00EB6F6F">
              <w:trPr>
                <w:trHeight w:val="367"/>
              </w:trPr>
              <w:tc>
                <w:tcPr>
                  <w:tcW w:w="715" w:type="dxa"/>
                  <w:vAlign w:val="center"/>
                </w:tcPr>
                <w:p w14:paraId="613EFB0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4830116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717A308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60D66037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100,000.00</w:t>
                  </w:r>
                </w:p>
              </w:tc>
            </w:tr>
            <w:tr w:rsidR="00A71DBA" w:rsidRPr="009D210D" w14:paraId="19395393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051CCF2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3D443D46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7DEF770D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66B718A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50,000.00</w:t>
                  </w:r>
                </w:p>
              </w:tc>
            </w:tr>
            <w:tr w:rsidR="00A71DBA" w:rsidRPr="009D210D" w14:paraId="7E892B6D" w14:textId="77777777" w:rsidTr="00EB6F6F">
              <w:trPr>
                <w:trHeight w:val="349"/>
              </w:trPr>
              <w:tc>
                <w:tcPr>
                  <w:tcW w:w="715" w:type="dxa"/>
                  <w:vAlign w:val="center"/>
                </w:tcPr>
                <w:p w14:paraId="4747FBE1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2F96B989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44588B98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3F0235C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30,000.00</w:t>
                  </w:r>
                </w:p>
              </w:tc>
            </w:tr>
            <w:tr w:rsidR="00A71DBA" w:rsidRPr="009D210D" w14:paraId="6D411A99" w14:textId="77777777" w:rsidTr="00EB6F6F">
              <w:trPr>
                <w:trHeight w:val="304"/>
              </w:trPr>
              <w:tc>
                <w:tcPr>
                  <w:tcW w:w="715" w:type="dxa"/>
                  <w:vAlign w:val="center"/>
                </w:tcPr>
                <w:p w14:paraId="6F53FED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4645CE5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194C6821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2343708A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20,000.00</w:t>
                  </w:r>
                </w:p>
              </w:tc>
            </w:tr>
            <w:tr w:rsidR="00A71DBA" w:rsidRPr="009D210D" w14:paraId="445E397F" w14:textId="77777777" w:rsidTr="00EB6F6F">
              <w:trPr>
                <w:trHeight w:val="340"/>
              </w:trPr>
              <w:tc>
                <w:tcPr>
                  <w:tcW w:w="715" w:type="dxa"/>
                  <w:vAlign w:val="center"/>
                </w:tcPr>
                <w:p w14:paraId="75A64FD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pP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instrText xml:space="preserve"> FORMCHECKBOX </w:instrText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separate"/>
                  </w:r>
                  <w:r w:rsidRPr="009D210D">
                    <w:rPr>
                      <w:rFonts w:ascii="Arial Narrow" w:eastAsia="Times New Roman" w:hAnsi="Arial Narrow"/>
                      <w:sz w:val="20"/>
                      <w:szCs w:val="20"/>
                      <w:lang w:eastAsia="sr-Latn-RS"/>
                    </w:rPr>
                    <w:fldChar w:fldCharType="end"/>
                  </w:r>
                </w:p>
              </w:tc>
              <w:tc>
                <w:tcPr>
                  <w:tcW w:w="1597" w:type="dxa"/>
                  <w:noWrap/>
                  <w:vAlign w:val="center"/>
                  <w:hideMark/>
                </w:tcPr>
                <w:p w14:paraId="08512F64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59" w:type="dxa"/>
                  <w:noWrap/>
                  <w:vAlign w:val="center"/>
                  <w:hideMark/>
                </w:tcPr>
                <w:p w14:paraId="2D93CBCC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  <w:tc>
                <w:tcPr>
                  <w:tcW w:w="1560" w:type="dxa"/>
                  <w:noWrap/>
                  <w:vAlign w:val="center"/>
                  <w:hideMark/>
                </w:tcPr>
                <w:p w14:paraId="19FE1AFE" w14:textId="77777777" w:rsidR="00A71DBA" w:rsidRPr="00AD51CB" w:rsidRDefault="00A71DBA" w:rsidP="00EB6F6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</w:pPr>
                  <w:r w:rsidRPr="00AD51CB">
                    <w:rPr>
                      <w:rFonts w:ascii="Arial Narrow" w:eastAsia="Times New Roman" w:hAnsi="Arial Narrow"/>
                      <w:sz w:val="19"/>
                      <w:szCs w:val="19"/>
                      <w:lang w:eastAsia="sr-Latn-RS"/>
                    </w:rPr>
                    <w:t>10,000.00</w:t>
                  </w:r>
                </w:p>
              </w:tc>
            </w:tr>
          </w:tbl>
          <w:p w14:paraId="6DD091F4" w14:textId="77777777" w:rsidR="00A71DBA" w:rsidRPr="009D210D" w:rsidRDefault="00A71DBA" w:rsidP="00EB6F6F">
            <w:pPr>
              <w:spacing w:before="60" w:after="0"/>
              <w:rPr>
                <w:rFonts w:ascii="Arial Narrow" w:hAnsi="Arial Narrow"/>
                <w:i/>
                <w:sz w:val="19"/>
                <w:szCs w:val="19"/>
              </w:rPr>
            </w:pPr>
          </w:p>
        </w:tc>
      </w:tr>
      <w:tr w:rsidR="00A71DBA" w:rsidRPr="009D210D" w14:paraId="4D1289D0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3829F290" w14:textId="77777777" w:rsidR="00A71DBA" w:rsidRDefault="00A71DBA" w:rsidP="00EB6F6F">
            <w:pPr>
              <w:pStyle w:val="Tabela"/>
              <w:spacing w:before="60"/>
              <w:ind w:left="0"/>
              <w:rPr>
                <w:i/>
                <w:color w:val="auto"/>
              </w:rPr>
            </w:pPr>
            <w:r w:rsidRPr="006F2B4D">
              <w:rPr>
                <w:iCs/>
                <w:color w:val="auto"/>
              </w:rPr>
              <w:t>Broj lične karte</w:t>
            </w:r>
            <w:r w:rsidRPr="006F2B4D">
              <w:rPr>
                <w:i/>
                <w:color w:val="auto"/>
              </w:rPr>
              <w:t>/</w:t>
            </w:r>
          </w:p>
          <w:p w14:paraId="3C4B60D8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>
              <w:rPr>
                <w:i/>
                <w:color w:val="auto"/>
              </w:rPr>
              <w:t xml:space="preserve">ID </w:t>
            </w:r>
            <w:r w:rsidRPr="006F2B4D">
              <w:rPr>
                <w:i/>
                <w:color w:val="auto"/>
              </w:rPr>
              <w:t>N</w:t>
            </w:r>
            <w:r>
              <w:rPr>
                <w:i/>
                <w:color w:val="auto"/>
              </w:rPr>
              <w:t>o</w:t>
            </w:r>
            <w:r w:rsidRPr="006F2B4D">
              <w:rPr>
                <w:i/>
                <w:color w:val="auto"/>
              </w:rPr>
              <w:t>:</w:t>
            </w:r>
          </w:p>
        </w:tc>
        <w:tc>
          <w:tcPr>
            <w:tcW w:w="5750" w:type="dxa"/>
            <w:vMerge/>
            <w:vAlign w:val="center"/>
          </w:tcPr>
          <w:p w14:paraId="32CF12D7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6C78661E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5B3DC3E2" w14:textId="77777777" w:rsidR="00A71DBA" w:rsidRDefault="00A71DBA" w:rsidP="00EB6F6F">
            <w:pPr>
              <w:pStyle w:val="Tabela"/>
              <w:spacing w:before="60"/>
              <w:ind w:left="0"/>
              <w:rPr>
                <w:color w:val="auto"/>
              </w:rPr>
            </w:pPr>
            <w:r w:rsidRPr="006F2B4D">
              <w:rPr>
                <w:color w:val="auto"/>
              </w:rPr>
              <w:t>Mobilni telefon/</w:t>
            </w:r>
          </w:p>
          <w:p w14:paraId="6B908E57" w14:textId="77777777" w:rsidR="00A71DBA" w:rsidRPr="006F2B4D" w:rsidRDefault="00A71DBA" w:rsidP="00EB6F6F">
            <w:pPr>
              <w:pStyle w:val="Tabela"/>
              <w:spacing w:before="60"/>
              <w:ind w:left="0"/>
              <w:rPr>
                <w:iCs/>
                <w:color w:val="auto"/>
              </w:rPr>
            </w:pPr>
            <w:r w:rsidRPr="006F2B4D">
              <w:rPr>
                <w:i/>
                <w:color w:val="auto"/>
              </w:rPr>
              <w:t>Mobile:</w:t>
            </w:r>
          </w:p>
        </w:tc>
        <w:tc>
          <w:tcPr>
            <w:tcW w:w="5750" w:type="dxa"/>
            <w:vMerge/>
            <w:vAlign w:val="center"/>
          </w:tcPr>
          <w:p w14:paraId="23B18642" w14:textId="77777777" w:rsidR="00A71DBA" w:rsidRPr="00A36A11" w:rsidRDefault="00A71DBA" w:rsidP="00EB6F6F">
            <w:pPr>
              <w:spacing w:before="60" w:after="0" w:line="240" w:lineRule="auto"/>
              <w:rPr>
                <w:rFonts w:ascii="Arial Narrow" w:hAnsi="Arial Narrow"/>
                <w:iCs/>
                <w:sz w:val="19"/>
                <w:szCs w:val="19"/>
              </w:rPr>
            </w:pPr>
          </w:p>
        </w:tc>
      </w:tr>
      <w:tr w:rsidR="00A71DBA" w:rsidRPr="009D210D" w14:paraId="37638F04" w14:textId="77777777" w:rsidTr="00EB6F6F">
        <w:trPr>
          <w:trHeight w:val="567"/>
        </w:trPr>
        <w:tc>
          <w:tcPr>
            <w:tcW w:w="4575" w:type="dxa"/>
            <w:vAlign w:val="center"/>
          </w:tcPr>
          <w:p w14:paraId="61F28C6D" w14:textId="77777777" w:rsidR="00A71DBA" w:rsidRPr="006F2B4D" w:rsidRDefault="00A71DBA" w:rsidP="00EB6F6F">
            <w:pPr>
              <w:spacing w:before="60" w:after="0" w:line="240" w:lineRule="auto"/>
            </w:pPr>
            <w:r w:rsidRPr="006F2B4D">
              <w:rPr>
                <w:rFonts w:ascii="Arial Narrow" w:hAnsi="Arial Narrow"/>
                <w:sz w:val="19"/>
                <w:szCs w:val="19"/>
              </w:rPr>
              <w:t xml:space="preserve">E-mail:  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sz w:val="19"/>
                <w:szCs w:val="19"/>
              </w:rPr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3102116F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12BBBFB6" w14:textId="77777777" w:rsidTr="00EB6F6F">
        <w:trPr>
          <w:trHeight w:val="875"/>
        </w:trPr>
        <w:tc>
          <w:tcPr>
            <w:tcW w:w="4575" w:type="dxa"/>
            <w:vAlign w:val="center"/>
          </w:tcPr>
          <w:p w14:paraId="01724F12" w14:textId="77777777" w:rsidR="00A71DBA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F2B4D">
              <w:rPr>
                <w:rFonts w:ascii="Arial Narrow" w:hAnsi="Arial Narrow"/>
                <w:sz w:val="19"/>
                <w:szCs w:val="19"/>
              </w:rPr>
              <w:t>Potpis/</w:t>
            </w:r>
          </w:p>
          <w:p w14:paraId="19500503" w14:textId="77777777" w:rsidR="00A71DBA" w:rsidRPr="006F2B4D" w:rsidRDefault="00A71DBA" w:rsidP="00EB6F6F">
            <w:pPr>
              <w:spacing w:before="60" w:after="0" w:line="240" w:lineRule="auto"/>
              <w:rPr>
                <w:rFonts w:ascii="Arial Narrow" w:hAnsi="Arial Narrow"/>
                <w:i/>
                <w:sz w:val="19"/>
                <w:szCs w:val="19"/>
              </w:rPr>
            </w:pPr>
            <w:r w:rsidRPr="006F2B4D">
              <w:rPr>
                <w:rFonts w:ascii="Arial Narrow" w:hAnsi="Arial Narrow"/>
                <w:i/>
                <w:sz w:val="19"/>
                <w:szCs w:val="19"/>
              </w:rPr>
              <w:t>Signature: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instrText xml:space="preserve"> FORMTEXT </w:instrTex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separate"/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noProof/>
                <w:sz w:val="19"/>
                <w:szCs w:val="19"/>
              </w:rPr>
              <w:t> </w:t>
            </w:r>
            <w:r w:rsidRPr="006F2B4D">
              <w:rPr>
                <w:rFonts w:ascii="Arial Narrow" w:hAnsi="Arial Narrow"/>
                <w:i/>
                <w:sz w:val="19"/>
                <w:szCs w:val="19"/>
              </w:rPr>
              <w:fldChar w:fldCharType="end"/>
            </w:r>
          </w:p>
        </w:tc>
        <w:tc>
          <w:tcPr>
            <w:tcW w:w="5750" w:type="dxa"/>
            <w:vMerge/>
            <w:vAlign w:val="center"/>
          </w:tcPr>
          <w:p w14:paraId="2DDD02A8" w14:textId="77777777" w:rsidR="00A71DBA" w:rsidRPr="009D210D" w:rsidRDefault="00A71DBA" w:rsidP="00EB6F6F">
            <w:pPr>
              <w:spacing w:before="60"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A71DBA" w:rsidRPr="009D210D" w14:paraId="4B90F515" w14:textId="77777777" w:rsidTr="00EB6F6F">
        <w:trPr>
          <w:trHeight w:val="680"/>
        </w:trPr>
        <w:tc>
          <w:tcPr>
            <w:tcW w:w="10325" w:type="dxa"/>
            <w:gridSpan w:val="2"/>
            <w:vAlign w:val="center"/>
          </w:tcPr>
          <w:p w14:paraId="47B66EB0" w14:textId="77777777" w:rsidR="00A71DBA" w:rsidRDefault="00A71DBA" w:rsidP="00EB6F6F">
            <w:pPr>
              <w:spacing w:before="120" w:after="0"/>
              <w:ind w:left="142"/>
              <w:rPr>
                <w:rFonts w:ascii="Arial Narrow" w:hAnsi="Arial Narrow"/>
                <w:bCs/>
                <w:sz w:val="19"/>
                <w:szCs w:val="19"/>
              </w:rPr>
            </w:pPr>
            <w:r w:rsidRPr="005C5782">
              <w:rPr>
                <w:rFonts w:ascii="Arial Narrow" w:hAnsi="Arial Narrow"/>
                <w:b/>
                <w:sz w:val="19"/>
                <w:szCs w:val="19"/>
              </w:rPr>
              <w:t xml:space="preserve">IME I PREZIME NA KARTICI </w:t>
            </w:r>
            <w:r w:rsidRPr="00DC0C4B">
              <w:rPr>
                <w:rFonts w:ascii="Arial Narrow" w:hAnsi="Arial Narrow"/>
                <w:bCs/>
                <w:sz w:val="19"/>
                <w:szCs w:val="19"/>
              </w:rPr>
              <w:t>(*popunjava se u slučaju da ime i prezime prelazi 24 znaka uključujući i razmake)</w:t>
            </w:r>
          </w:p>
          <w:p w14:paraId="3CC135A9" w14:textId="77777777" w:rsidR="00A71DBA" w:rsidRPr="00366B9A" w:rsidRDefault="00A71DBA" w:rsidP="00EB6F6F">
            <w:pPr>
              <w:spacing w:after="0"/>
              <w:ind w:left="142"/>
              <w:rPr>
                <w:rFonts w:ascii="Arial Narrow" w:hAnsi="Arial Narrow"/>
                <w:sz w:val="19"/>
                <w:szCs w:val="19"/>
              </w:rPr>
            </w:pPr>
            <w:r w:rsidRPr="00385AA7">
              <w:rPr>
                <w:rFonts w:ascii="Arial Narrow" w:hAnsi="Arial Narrow"/>
                <w:b/>
                <w:bCs/>
                <w:sz w:val="19"/>
                <w:szCs w:val="19"/>
              </w:rPr>
              <w:t>NAME AND SURNAME ON THE CARD</w:t>
            </w:r>
            <w:r w:rsidRPr="007456E4">
              <w:rPr>
                <w:rFonts w:ascii="Arial Narrow" w:hAnsi="Arial Narrow"/>
                <w:sz w:val="19"/>
                <w:szCs w:val="19"/>
              </w:rPr>
              <w:t xml:space="preserve"> (*to be completed only if the name and surname exceed 24 characters including spaces</w:t>
            </w:r>
            <w:r>
              <w:rPr>
                <w:rFonts w:ascii="Arial Narrow" w:hAnsi="Arial Narrow"/>
                <w:sz w:val="19"/>
                <w:szCs w:val="19"/>
              </w:rPr>
              <w:t>)</w:t>
            </w:r>
          </w:p>
          <w:tbl>
            <w:tblPr>
              <w:tblW w:w="4704" w:type="pct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dotted" w:sz="4" w:space="0" w:color="auto"/>
                <w:insideV w:val="dotted" w:sz="4" w:space="0" w:color="FF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95"/>
              <w:gridCol w:w="395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</w:tblGrid>
            <w:tr w:rsidR="00A71DBA" w:rsidRPr="009D210D" w14:paraId="409B3295" w14:textId="77777777" w:rsidTr="00EB6F6F">
              <w:trPr>
                <w:trHeight w:val="454"/>
              </w:trPr>
              <w:tc>
                <w:tcPr>
                  <w:tcW w:w="395" w:type="dxa"/>
                  <w:vAlign w:val="center"/>
                </w:tcPr>
                <w:p w14:paraId="5B345CC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02D8039B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5" w:type="dxa"/>
                  <w:vAlign w:val="center"/>
                </w:tcPr>
                <w:p w14:paraId="340F057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F51438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B9883B6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501A5A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B3CA48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081877E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6437D7B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D5AA93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A1AB637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5DCD32E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426700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1A3B70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0B120CC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643EDD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4707AEF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CCF0DA0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7E4A5DD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05FEA2C1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14B668A8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34D9C4C2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15E0425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  <w:tc>
                <w:tcPr>
                  <w:tcW w:w="396" w:type="dxa"/>
                  <w:vAlign w:val="center"/>
                </w:tcPr>
                <w:p w14:paraId="2ED1C5BA" w14:textId="77777777" w:rsidR="00A71DBA" w:rsidRPr="009D210D" w:rsidRDefault="00A71DBA" w:rsidP="00EB6F6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9D210D">
                    <w:rPr>
                      <w:rFonts w:ascii="Arial Narrow" w:hAnsi="Arial Narrow"/>
                      <w:b/>
                    </w:rPr>
                    <w:fldChar w:fldCharType="begin">
                      <w:ffData>
                        <w:name w:val="Text210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D210D">
                    <w:rPr>
                      <w:rFonts w:ascii="Arial Narrow" w:hAnsi="Arial Narrow"/>
                      <w:b/>
                    </w:rPr>
                    <w:instrText xml:space="preserve"> FORMTEXT </w:instrText>
                  </w:r>
                  <w:r w:rsidRPr="009D210D">
                    <w:rPr>
                      <w:rFonts w:ascii="Arial Narrow" w:hAnsi="Arial Narrow"/>
                      <w:b/>
                    </w:rPr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separate"/>
                  </w:r>
                  <w:r w:rsidRPr="009D210D">
                    <w:rPr>
                      <w:rFonts w:ascii="Arial Narrow" w:hAnsi="Arial Narrow"/>
                      <w:b/>
                      <w:noProof/>
                    </w:rPr>
                    <w:t> </w:t>
                  </w:r>
                  <w:r w:rsidRPr="009D210D">
                    <w:rPr>
                      <w:rFonts w:ascii="Arial Narrow" w:hAnsi="Arial Narrow"/>
                      <w:b/>
                    </w:rPr>
                    <w:fldChar w:fldCharType="end"/>
                  </w:r>
                </w:p>
              </w:tc>
            </w:tr>
          </w:tbl>
          <w:p w14:paraId="1CF058F2" w14:textId="77777777" w:rsidR="00A71DBA" w:rsidRPr="0050231A" w:rsidRDefault="00A71DBA" w:rsidP="00EB6F6F">
            <w:pPr>
              <w:spacing w:before="60" w:after="0" w:line="240" w:lineRule="auto"/>
              <w:rPr>
                <w:rFonts w:ascii="Arial Narrow" w:hAnsi="Arial Narrow"/>
                <w:bCs/>
                <w:sz w:val="19"/>
                <w:szCs w:val="19"/>
              </w:rPr>
            </w:pPr>
          </w:p>
        </w:tc>
      </w:tr>
    </w:tbl>
    <w:p w14:paraId="0E2A92D2" w14:textId="77777777" w:rsidR="00A71DBA" w:rsidRPr="009D210D" w:rsidRDefault="00A71DBA" w:rsidP="009D210D">
      <w:pPr>
        <w:spacing w:before="80" w:after="0"/>
        <w:ind w:left="96" w:right="102"/>
        <w:rPr>
          <w:rFonts w:ascii="Arial Narrow" w:hAnsi="Arial Narrow"/>
          <w:sz w:val="19"/>
          <w:szCs w:val="19"/>
        </w:rPr>
      </w:pPr>
    </w:p>
    <w:p w14:paraId="302751A8" w14:textId="77777777" w:rsidR="00E14B70" w:rsidRPr="009D210D" w:rsidRDefault="00E14B70" w:rsidP="00EA356C">
      <w:pPr>
        <w:spacing w:after="0"/>
        <w:rPr>
          <w:rFonts w:ascii="Arial Narrow" w:hAnsi="Arial Narrow"/>
          <w:sz w:val="19"/>
          <w:szCs w:val="19"/>
        </w:rPr>
      </w:pPr>
    </w:p>
    <w:p w14:paraId="6F74693A" w14:textId="6C8394AA" w:rsidR="0011065A" w:rsidRPr="009D210D" w:rsidRDefault="00D52C33" w:rsidP="009D210D">
      <w:pPr>
        <w:shd w:val="clear" w:color="auto" w:fill="F5D3D5"/>
        <w:spacing w:after="0"/>
        <w:ind w:left="112" w:right="257"/>
        <w:jc w:val="both"/>
        <w:rPr>
          <w:rFonts w:ascii="Arial Narrow" w:hAnsi="Arial Narrow"/>
          <w:b/>
          <w:sz w:val="19"/>
          <w:szCs w:val="19"/>
        </w:rPr>
      </w:pPr>
      <w:r w:rsidRPr="009D210D">
        <w:rPr>
          <w:rFonts w:ascii="Arial Narrow" w:hAnsi="Arial Narrow"/>
          <w:b/>
          <w:sz w:val="19"/>
          <w:szCs w:val="19"/>
        </w:rPr>
        <w:t>IZJAVA</w:t>
      </w:r>
      <w:r w:rsidR="00A71DBA">
        <w:rPr>
          <w:rFonts w:ascii="Arial Narrow" w:hAnsi="Arial Narrow"/>
          <w:b/>
          <w:sz w:val="19"/>
          <w:szCs w:val="19"/>
        </w:rPr>
        <w:t>/ STATEMENT</w:t>
      </w:r>
    </w:p>
    <w:p w14:paraId="5FF5D60C" w14:textId="08B3D711" w:rsidR="00A15C01" w:rsidRPr="009D210D" w:rsidRDefault="004826DC" w:rsidP="00420726">
      <w:pPr>
        <w:spacing w:after="0"/>
        <w:ind w:left="84" w:right="257"/>
        <w:jc w:val="both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sz w:val="19"/>
          <w:szCs w:val="19"/>
        </w:rPr>
        <w:t>Izjavljujem pod punom materijalnom i krivičnom odgovornošću da su navedeni podaci tačni.</w:t>
      </w:r>
      <w:r w:rsidR="00A71DBA">
        <w:rPr>
          <w:rFonts w:ascii="Arial Narrow" w:hAnsi="Arial Narrow"/>
          <w:sz w:val="19"/>
          <w:szCs w:val="19"/>
        </w:rPr>
        <w:t>/ U</w:t>
      </w:r>
      <w:r w:rsidR="00A71DBA" w:rsidRPr="00A71DBA">
        <w:rPr>
          <w:rFonts w:ascii="Arial Narrow" w:hAnsi="Arial Narrow"/>
          <w:sz w:val="19"/>
          <w:szCs w:val="19"/>
        </w:rPr>
        <w:t xml:space="preserve">nder full material and criminal responsibility </w:t>
      </w:r>
      <w:r w:rsidR="00A71DBA">
        <w:rPr>
          <w:rFonts w:ascii="Arial Narrow" w:hAnsi="Arial Narrow"/>
          <w:sz w:val="19"/>
          <w:szCs w:val="19"/>
        </w:rPr>
        <w:t xml:space="preserve">I confirm </w:t>
      </w:r>
      <w:r w:rsidR="00A71DBA" w:rsidRPr="00A71DBA">
        <w:rPr>
          <w:rFonts w:ascii="Arial Narrow" w:hAnsi="Arial Narrow"/>
          <w:sz w:val="19"/>
          <w:szCs w:val="19"/>
        </w:rPr>
        <w:t>that above information is correct.</w:t>
      </w:r>
    </w:p>
    <w:p w14:paraId="75216D7D" w14:textId="768E9DB6" w:rsidR="003E0EB5" w:rsidRPr="009D210D" w:rsidRDefault="003E0EB5" w:rsidP="00420726">
      <w:pPr>
        <w:spacing w:after="0"/>
        <w:ind w:left="84" w:right="257"/>
        <w:jc w:val="both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sz w:val="19"/>
          <w:szCs w:val="19"/>
        </w:rPr>
        <w:t xml:space="preserve">Izdavanje i korišćenje </w:t>
      </w:r>
      <w:r w:rsidR="009918AA" w:rsidRPr="009D210D">
        <w:rPr>
          <w:rFonts w:ascii="Arial Narrow" w:hAnsi="Arial Narrow"/>
          <w:sz w:val="19"/>
          <w:szCs w:val="19"/>
        </w:rPr>
        <w:t>poslovne kartice, regulisan</w:t>
      </w:r>
      <w:r w:rsidRPr="009D210D">
        <w:rPr>
          <w:rFonts w:ascii="Arial Narrow" w:hAnsi="Arial Narrow"/>
          <w:sz w:val="19"/>
          <w:szCs w:val="19"/>
        </w:rPr>
        <w:t>o</w:t>
      </w:r>
      <w:r w:rsidR="009918AA" w:rsidRPr="009D210D">
        <w:rPr>
          <w:rFonts w:ascii="Arial Narrow" w:hAnsi="Arial Narrow"/>
          <w:sz w:val="19"/>
          <w:szCs w:val="19"/>
        </w:rPr>
        <w:t xml:space="preserve"> </w:t>
      </w:r>
      <w:r w:rsidRPr="009D210D">
        <w:rPr>
          <w:rFonts w:ascii="Arial Narrow" w:hAnsi="Arial Narrow"/>
          <w:sz w:val="19"/>
          <w:szCs w:val="19"/>
        </w:rPr>
        <w:t xml:space="preserve">je </w:t>
      </w:r>
      <w:r w:rsidR="009245C7" w:rsidRPr="009D210D">
        <w:rPr>
          <w:rFonts w:ascii="Arial Narrow" w:hAnsi="Arial Narrow"/>
          <w:sz w:val="19"/>
          <w:szCs w:val="19"/>
        </w:rPr>
        <w:t xml:space="preserve">Opštim uslovima poslovanja </w:t>
      </w:r>
      <w:r w:rsidR="009F27E8">
        <w:rPr>
          <w:rFonts w:ascii="Arial Narrow" w:hAnsi="Arial Narrow"/>
          <w:sz w:val="19"/>
          <w:szCs w:val="19"/>
        </w:rPr>
        <w:t>ALTA</w:t>
      </w:r>
      <w:r w:rsidR="009245C7" w:rsidRPr="009D210D">
        <w:rPr>
          <w:rFonts w:ascii="Arial Narrow" w:hAnsi="Arial Narrow"/>
          <w:sz w:val="19"/>
          <w:szCs w:val="19"/>
        </w:rPr>
        <w:t xml:space="preserve"> banke ad Beograd</w:t>
      </w:r>
      <w:r w:rsidRPr="009D210D">
        <w:rPr>
          <w:rFonts w:ascii="Arial Narrow" w:hAnsi="Arial Narrow"/>
          <w:sz w:val="19"/>
          <w:szCs w:val="19"/>
        </w:rPr>
        <w:t xml:space="preserve"> i Okvirnim ugovorom o izdavanju i korišćenju poslovne kartice</w:t>
      </w:r>
      <w:r w:rsidR="009245C7" w:rsidRPr="009D210D">
        <w:rPr>
          <w:rFonts w:ascii="Arial Narrow" w:hAnsi="Arial Narrow"/>
          <w:sz w:val="19"/>
          <w:szCs w:val="19"/>
        </w:rPr>
        <w:t xml:space="preserve">, </w:t>
      </w:r>
      <w:r w:rsidR="00E3118D" w:rsidRPr="009D210D">
        <w:rPr>
          <w:rFonts w:ascii="Arial Narrow" w:hAnsi="Arial Narrow"/>
          <w:sz w:val="19"/>
          <w:szCs w:val="19"/>
        </w:rPr>
        <w:t>čiji je Zahtev sastavni deo</w:t>
      </w:r>
      <w:r w:rsidR="009245C7" w:rsidRPr="009D210D">
        <w:rPr>
          <w:rFonts w:ascii="Arial Narrow" w:hAnsi="Arial Narrow"/>
          <w:sz w:val="19"/>
          <w:szCs w:val="19"/>
        </w:rPr>
        <w:t>.</w:t>
      </w:r>
      <w:r w:rsidR="00A71DBA">
        <w:rPr>
          <w:rFonts w:ascii="Arial Narrow" w:hAnsi="Arial Narrow"/>
          <w:sz w:val="19"/>
          <w:szCs w:val="19"/>
        </w:rPr>
        <w:t xml:space="preserve">/ </w:t>
      </w:r>
      <w:r w:rsidR="00A71DBA" w:rsidRPr="00A71DBA">
        <w:rPr>
          <w:rFonts w:ascii="Arial Narrow" w:hAnsi="Arial Narrow"/>
          <w:sz w:val="19"/>
          <w:szCs w:val="19"/>
        </w:rPr>
        <w:t xml:space="preserve">The issuance and use of a business card is regulated by the General Terms and Conditions of ALTA banka ad Beograd and  Issuance </w:t>
      </w:r>
      <w:r w:rsidR="00A71DBA">
        <w:rPr>
          <w:rFonts w:ascii="Arial Narrow" w:hAnsi="Arial Narrow"/>
          <w:sz w:val="19"/>
          <w:szCs w:val="19"/>
        </w:rPr>
        <w:t xml:space="preserve">Contract </w:t>
      </w:r>
      <w:r w:rsidR="00A71DBA" w:rsidRPr="00A71DBA">
        <w:rPr>
          <w:rFonts w:ascii="Arial Narrow" w:hAnsi="Arial Narrow"/>
          <w:sz w:val="19"/>
          <w:szCs w:val="19"/>
        </w:rPr>
        <w:t>of a Business Card, of which th</w:t>
      </w:r>
      <w:r w:rsidR="00A71DBA">
        <w:rPr>
          <w:rFonts w:ascii="Arial Narrow" w:hAnsi="Arial Narrow"/>
          <w:sz w:val="19"/>
          <w:szCs w:val="19"/>
        </w:rPr>
        <w:t>is</w:t>
      </w:r>
      <w:r w:rsidR="00A71DBA" w:rsidRPr="00A71DBA">
        <w:rPr>
          <w:rFonts w:ascii="Arial Narrow" w:hAnsi="Arial Narrow"/>
          <w:sz w:val="19"/>
          <w:szCs w:val="19"/>
        </w:rPr>
        <w:t xml:space="preserve"> Application is an integral part.</w:t>
      </w:r>
    </w:p>
    <w:p w14:paraId="1A2CB282" w14:textId="3FC8F51A" w:rsidR="00420726" w:rsidRPr="009D210D" w:rsidRDefault="009918AA" w:rsidP="00420726">
      <w:pPr>
        <w:spacing w:after="0"/>
        <w:ind w:left="84" w:right="257"/>
        <w:jc w:val="both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sz w:val="19"/>
          <w:szCs w:val="19"/>
        </w:rPr>
        <w:t>Ovim neopozivo ovlašćujem Banku, da moj račun zadužuje</w:t>
      </w:r>
      <w:r w:rsidR="00BB546D" w:rsidRPr="009D210D">
        <w:rPr>
          <w:rFonts w:ascii="Arial Narrow" w:hAnsi="Arial Narrow"/>
          <w:sz w:val="19"/>
          <w:szCs w:val="19"/>
        </w:rPr>
        <w:t xml:space="preserve"> za transakcije troškove nastale korišćenjem poslovne kartice, prema važećim Tarifama , bez prethodnog obaveštenja. </w:t>
      </w:r>
      <w:r w:rsidR="00F20705">
        <w:rPr>
          <w:rFonts w:ascii="Arial Narrow" w:hAnsi="Arial Narrow"/>
          <w:sz w:val="19"/>
          <w:szCs w:val="19"/>
        </w:rPr>
        <w:t xml:space="preserve">/ </w:t>
      </w:r>
      <w:r w:rsidR="00F20705" w:rsidRPr="00F20705">
        <w:rPr>
          <w:rFonts w:ascii="Arial Narrow" w:hAnsi="Arial Narrow"/>
          <w:sz w:val="19"/>
          <w:szCs w:val="19"/>
        </w:rPr>
        <w:t xml:space="preserve">I hereby irrevocably authorize the Bank to charge my account for </w:t>
      </w:r>
      <w:r w:rsidR="00F20705">
        <w:rPr>
          <w:rFonts w:ascii="Arial Narrow" w:hAnsi="Arial Narrow"/>
          <w:sz w:val="19"/>
          <w:szCs w:val="19"/>
        </w:rPr>
        <w:t>all the</w:t>
      </w:r>
      <w:r w:rsidR="00F20705" w:rsidRPr="00F20705">
        <w:rPr>
          <w:rFonts w:ascii="Arial Narrow" w:hAnsi="Arial Narrow"/>
          <w:sz w:val="19"/>
          <w:szCs w:val="19"/>
        </w:rPr>
        <w:t xml:space="preserve"> transaction costs, according to the</w:t>
      </w:r>
      <w:r w:rsidR="00F20705">
        <w:rPr>
          <w:rFonts w:ascii="Arial Narrow" w:hAnsi="Arial Narrow"/>
          <w:sz w:val="19"/>
          <w:szCs w:val="19"/>
        </w:rPr>
        <w:t xml:space="preserve"> </w:t>
      </w:r>
      <w:r w:rsidR="00F20705" w:rsidRPr="00F20705">
        <w:rPr>
          <w:rFonts w:ascii="Arial Narrow" w:hAnsi="Arial Narrow"/>
          <w:sz w:val="19"/>
          <w:szCs w:val="19"/>
        </w:rPr>
        <w:t>Tariffs, without prior notice.</w:t>
      </w:r>
    </w:p>
    <w:p w14:paraId="4921A17B" w14:textId="2818704E" w:rsidR="009918AA" w:rsidRPr="009D210D" w:rsidRDefault="004826DC" w:rsidP="00420726">
      <w:pPr>
        <w:spacing w:after="0"/>
        <w:ind w:left="84" w:right="257"/>
        <w:jc w:val="both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sz w:val="19"/>
          <w:szCs w:val="19"/>
        </w:rPr>
        <w:t xml:space="preserve">Datim potpisom potpisnik potvrđuje da je </w:t>
      </w:r>
      <w:r w:rsidR="006F7D75" w:rsidRPr="009D210D">
        <w:rPr>
          <w:rFonts w:ascii="Arial Narrow" w:hAnsi="Arial Narrow"/>
          <w:sz w:val="19"/>
          <w:szCs w:val="19"/>
        </w:rPr>
        <w:t xml:space="preserve">upoznat sa svrhom i uslovima prikupljanja i dalje obrade podataka, koji se odnose na identifikaciju potpisnika i da će se isti koristiti u skladu sa odredbama Zakona o zaštiti podataka o ličnosti. </w:t>
      </w:r>
      <w:r w:rsidR="00DF193F">
        <w:rPr>
          <w:rFonts w:ascii="Arial Narrow" w:hAnsi="Arial Narrow"/>
          <w:sz w:val="19"/>
          <w:szCs w:val="19"/>
        </w:rPr>
        <w:t xml:space="preserve">/ </w:t>
      </w:r>
      <w:r w:rsidR="00DF193F" w:rsidRPr="00DF193F">
        <w:rPr>
          <w:rFonts w:ascii="Arial Narrow" w:hAnsi="Arial Narrow"/>
          <w:sz w:val="19"/>
          <w:szCs w:val="19"/>
        </w:rPr>
        <w:t xml:space="preserve">With this signature, the signatory confirms that he is familiar with the purpose and conditions of collecting and further processing of </w:t>
      </w:r>
      <w:r w:rsidR="00DF193F">
        <w:rPr>
          <w:rFonts w:ascii="Arial Narrow" w:hAnsi="Arial Narrow"/>
          <w:sz w:val="19"/>
          <w:szCs w:val="19"/>
        </w:rPr>
        <w:t>personal data</w:t>
      </w:r>
      <w:r w:rsidR="00DF193F" w:rsidRPr="00DF193F">
        <w:rPr>
          <w:rFonts w:ascii="Arial Narrow" w:hAnsi="Arial Narrow"/>
          <w:sz w:val="19"/>
          <w:szCs w:val="19"/>
        </w:rPr>
        <w:t>, and that it will be used in accordance with the Personal Data Protection Law.</w:t>
      </w:r>
    </w:p>
    <w:p w14:paraId="2A3CC6DF" w14:textId="77777777" w:rsidR="009918AA" w:rsidRPr="009D210D" w:rsidRDefault="009918AA" w:rsidP="009D210D">
      <w:pPr>
        <w:spacing w:after="0"/>
        <w:ind w:left="84" w:right="257"/>
        <w:rPr>
          <w:rFonts w:ascii="Arial Narrow" w:hAnsi="Arial Narrow"/>
          <w:sz w:val="19"/>
          <w:szCs w:val="19"/>
        </w:rPr>
      </w:pPr>
    </w:p>
    <w:p w14:paraId="34496308" w14:textId="77777777" w:rsidR="00DF193F" w:rsidRDefault="009918AA" w:rsidP="009D210D">
      <w:pPr>
        <w:spacing w:after="0"/>
        <w:ind w:left="84"/>
        <w:rPr>
          <w:rFonts w:ascii="Arial Narrow" w:hAnsi="Arial Narrow"/>
          <w:sz w:val="19"/>
          <w:szCs w:val="19"/>
        </w:rPr>
      </w:pPr>
      <w:r w:rsidRPr="009D210D">
        <w:rPr>
          <w:rFonts w:ascii="Arial Narrow" w:hAnsi="Arial Narrow"/>
          <w:sz w:val="19"/>
          <w:szCs w:val="19"/>
        </w:rPr>
        <w:t>U Beogradu</w:t>
      </w:r>
      <w:r w:rsidR="00DF193F">
        <w:rPr>
          <w:rFonts w:ascii="Arial Narrow" w:hAnsi="Arial Narrow"/>
          <w:sz w:val="19"/>
          <w:szCs w:val="19"/>
        </w:rPr>
        <w:t>/</w:t>
      </w:r>
    </w:p>
    <w:p w14:paraId="78A63505" w14:textId="49030B3A" w:rsidR="004826DC" w:rsidRPr="009D210D" w:rsidRDefault="00DF193F" w:rsidP="009D210D">
      <w:pPr>
        <w:spacing w:after="0"/>
        <w:ind w:left="84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In Belgrade</w:t>
      </w:r>
      <w:r w:rsidR="009918AA" w:rsidRPr="009D210D">
        <w:rPr>
          <w:rFonts w:ascii="Arial Narrow" w:hAnsi="Arial Narrow"/>
          <w:sz w:val="19"/>
          <w:szCs w:val="19"/>
        </w:rPr>
        <w:t>,</w:t>
      </w:r>
      <w:r w:rsidR="0053659E" w:rsidRPr="009D210D">
        <w:rPr>
          <w:rFonts w:ascii="Arial Narrow" w:hAnsi="Arial Narrow"/>
          <w:sz w:val="19"/>
          <w:szCs w:val="19"/>
        </w:rPr>
        <w:t xml:space="preserve"> </w:t>
      </w:r>
      <w:r w:rsidRPr="00DF193F">
        <w:rPr>
          <w:rFonts w:ascii="Arial Narrow" w:hAnsi="Arial Narrow"/>
          <w:color w:val="FF0000"/>
          <w:sz w:val="19"/>
          <w:szCs w:val="19"/>
        </w:rPr>
        <w:t>___________________________</w:t>
      </w:r>
      <w:r w:rsidR="009918AA" w:rsidRPr="00DF193F">
        <w:rPr>
          <w:rFonts w:ascii="Arial Narrow" w:hAnsi="Arial Narrow"/>
          <w:color w:val="FF0000"/>
          <w:sz w:val="19"/>
          <w:szCs w:val="19"/>
        </w:rPr>
        <w:t xml:space="preserve"> </w:t>
      </w:r>
      <w:r w:rsidR="0053659E" w:rsidRPr="00DF193F">
        <w:rPr>
          <w:rFonts w:ascii="Arial Narrow" w:hAnsi="Arial Narrow"/>
          <w:color w:val="FF0000"/>
          <w:sz w:val="19"/>
          <w:szCs w:val="19"/>
        </w:rPr>
        <w:t xml:space="preserve"> </w:t>
      </w:r>
      <w:r w:rsidR="006F7D75" w:rsidRPr="00DF193F">
        <w:rPr>
          <w:rFonts w:ascii="Arial Narrow" w:hAnsi="Arial Narrow"/>
          <w:color w:val="FF0000"/>
          <w:sz w:val="19"/>
          <w:szCs w:val="19"/>
        </w:rPr>
        <w:t xml:space="preserve"> </w:t>
      </w:r>
    </w:p>
    <w:p w14:paraId="1B4D031F" w14:textId="77777777" w:rsidR="00D52C33" w:rsidRPr="009D210D" w:rsidRDefault="00D52C33" w:rsidP="00D52C33">
      <w:pPr>
        <w:spacing w:after="0"/>
        <w:rPr>
          <w:rFonts w:ascii="Arial Narrow" w:hAnsi="Arial Narrow"/>
          <w:sz w:val="19"/>
          <w:szCs w:val="19"/>
        </w:rPr>
      </w:pPr>
    </w:p>
    <w:tbl>
      <w:tblPr>
        <w:tblW w:w="4850" w:type="pct"/>
        <w:tblInd w:w="108" w:type="dxa"/>
        <w:tblBorders>
          <w:top w:val="single" w:sz="4" w:space="0" w:color="1F2974"/>
          <w:left w:val="single" w:sz="4" w:space="0" w:color="1F2974"/>
          <w:bottom w:val="single" w:sz="4" w:space="0" w:color="1F2974"/>
          <w:right w:val="single" w:sz="4" w:space="0" w:color="1F2974"/>
          <w:insideH w:val="single" w:sz="4" w:space="0" w:color="1F2974"/>
          <w:insideV w:val="single" w:sz="4" w:space="0" w:color="1F2974"/>
        </w:tblBorders>
        <w:tblLook w:val="04A0" w:firstRow="1" w:lastRow="0" w:firstColumn="1" w:lastColumn="0" w:noHBand="0" w:noVBand="1"/>
      </w:tblPr>
      <w:tblGrid>
        <w:gridCol w:w="3081"/>
        <w:gridCol w:w="780"/>
        <w:gridCol w:w="2797"/>
        <w:gridCol w:w="3572"/>
      </w:tblGrid>
      <w:tr w:rsidR="009D210D" w:rsidRPr="009D210D" w14:paraId="681F268E" w14:textId="77777777" w:rsidTr="00DF193F">
        <w:trPr>
          <w:trHeight w:val="454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6AF0" w14:textId="77777777" w:rsidR="009D210D" w:rsidRPr="009D210D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  <w:p w14:paraId="0A7C7F9D" w14:textId="77777777" w:rsidR="009D210D" w:rsidRPr="009D210D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  <w:p w14:paraId="6538586A" w14:textId="77777777" w:rsidR="009D210D" w:rsidRPr="009D210D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  <w:p w14:paraId="6AF61B12" w14:textId="77777777" w:rsidR="00DF193F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D210D">
              <w:rPr>
                <w:rFonts w:ascii="Arial Narrow" w:hAnsi="Arial Narrow"/>
                <w:sz w:val="19"/>
                <w:szCs w:val="19"/>
              </w:rPr>
              <w:t>Potpis lica ovlašćenog za zastupanje</w:t>
            </w:r>
            <w:r w:rsidR="00DF193F">
              <w:rPr>
                <w:rFonts w:ascii="Arial Narrow" w:hAnsi="Arial Narrow"/>
                <w:sz w:val="19"/>
                <w:szCs w:val="19"/>
              </w:rPr>
              <w:t>/</w:t>
            </w:r>
          </w:p>
          <w:p w14:paraId="3DA4C50E" w14:textId="21435050" w:rsidR="009D210D" w:rsidRPr="009D210D" w:rsidRDefault="00DF193F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Signature of the a</w:t>
            </w:r>
            <w:r w:rsidRPr="00DF193F">
              <w:rPr>
                <w:rFonts w:ascii="Arial Narrow" w:hAnsi="Arial Narrow"/>
                <w:sz w:val="19"/>
                <w:szCs w:val="19"/>
              </w:rPr>
              <w:t>uthorized representative</w:t>
            </w:r>
            <w:r w:rsidR="009D210D" w:rsidRPr="009D210D">
              <w:rPr>
                <w:rFonts w:ascii="Arial Narrow" w:hAnsi="Arial Narrow"/>
                <w:sz w:val="19"/>
                <w:szCs w:val="19"/>
              </w:rPr>
              <w:t xml:space="preserve">: 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FF0000"/>
              <w:right w:val="nil"/>
            </w:tcBorders>
            <w:vAlign w:val="bottom"/>
          </w:tcPr>
          <w:p w14:paraId="75288F29" w14:textId="77777777" w:rsidR="009D210D" w:rsidRPr="009D210D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9195F" w14:textId="77777777" w:rsidR="009D210D" w:rsidRPr="009D210D" w:rsidRDefault="009D210D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9F27E8" w:rsidRPr="009D210D" w14:paraId="0C421190" w14:textId="77777777" w:rsidTr="0031251D">
        <w:trPr>
          <w:trHeight w:val="454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F5A6" w14:textId="77777777" w:rsidR="009F27E8" w:rsidRPr="009D210D" w:rsidRDefault="009F27E8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8F8A" w14:textId="77777777" w:rsidR="009F27E8" w:rsidRPr="009D210D" w:rsidRDefault="009F27E8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15761" w14:textId="77777777" w:rsidR="009F27E8" w:rsidRPr="009D210D" w:rsidRDefault="009F27E8" w:rsidP="000E6BD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</w:p>
        </w:tc>
      </w:tr>
    </w:tbl>
    <w:p w14:paraId="5DA87550" w14:textId="77777777" w:rsidR="00E14B70" w:rsidRPr="009D210D" w:rsidRDefault="00E14B70" w:rsidP="00E14B70">
      <w:pPr>
        <w:rPr>
          <w:rFonts w:ascii="Arial Narrow" w:hAnsi="Arial Narrow"/>
          <w:b/>
          <w:sz w:val="19"/>
          <w:szCs w:val="19"/>
        </w:rPr>
      </w:pPr>
    </w:p>
    <w:sectPr w:rsidR="00E14B70" w:rsidRPr="009D210D" w:rsidSect="00CC71A0">
      <w:headerReference w:type="default" r:id="rId8"/>
      <w:footerReference w:type="default" r:id="rId9"/>
      <w:headerReference w:type="first" r:id="rId10"/>
      <w:pgSz w:w="11906" w:h="16838" w:code="9"/>
      <w:pgMar w:top="408" w:right="680" w:bottom="567" w:left="680" w:header="56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4822" w14:textId="77777777" w:rsidR="001335D4" w:rsidRDefault="001335D4" w:rsidP="002B5616">
      <w:pPr>
        <w:spacing w:after="0" w:line="240" w:lineRule="auto"/>
      </w:pPr>
      <w:r>
        <w:separator/>
      </w:r>
    </w:p>
  </w:endnote>
  <w:endnote w:type="continuationSeparator" w:id="0">
    <w:p w14:paraId="4E03785F" w14:textId="77777777" w:rsidR="001335D4" w:rsidRDefault="001335D4" w:rsidP="002B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9FEC" w14:textId="77777777" w:rsidR="009D210D" w:rsidRPr="00EF3776" w:rsidRDefault="009D210D" w:rsidP="00EF3776">
    <w:pPr>
      <w:pStyle w:val="Footer"/>
      <w:rPr>
        <w:sz w:val="16"/>
        <w:szCs w:val="16"/>
      </w:rPr>
    </w:pPr>
  </w:p>
  <w:tbl>
    <w:tblPr>
      <w:tblW w:w="4915" w:type="pct"/>
      <w:tblBorders>
        <w:top w:val="single" w:sz="12" w:space="0" w:color="FF0000"/>
      </w:tblBorders>
      <w:tblLook w:val="04A0" w:firstRow="1" w:lastRow="0" w:firstColumn="1" w:lastColumn="0" w:noHBand="0" w:noVBand="1"/>
    </w:tblPr>
    <w:tblGrid>
      <w:gridCol w:w="4146"/>
      <w:gridCol w:w="3766"/>
      <w:gridCol w:w="2455"/>
    </w:tblGrid>
    <w:tr w:rsidR="009D210D" w:rsidRPr="00094675" w14:paraId="500418A2" w14:textId="77777777" w:rsidTr="009D210D">
      <w:tc>
        <w:tcPr>
          <w:tcW w:w="4219" w:type="dxa"/>
          <w:tcBorders>
            <w:top w:val="single" w:sz="12" w:space="0" w:color="FF0000"/>
            <w:left w:val="nil"/>
            <w:bottom w:val="nil"/>
            <w:right w:val="nil"/>
          </w:tcBorders>
          <w:hideMark/>
        </w:tcPr>
        <w:p w14:paraId="6423DDB9" w14:textId="77777777" w:rsidR="009D210D" w:rsidRPr="00AD51CB" w:rsidRDefault="009D210D" w:rsidP="009D210D">
          <w:pPr>
            <w:pStyle w:val="Footer"/>
            <w:spacing w:before="120"/>
            <w:rPr>
              <w:rFonts w:ascii="Arial Narrow" w:hAnsi="Arial Narrow" w:cs="Arial"/>
              <w:color w:val="171717"/>
              <w:sz w:val="18"/>
              <w:szCs w:val="18"/>
            </w:rPr>
          </w:pPr>
          <w:bookmarkStart w:id="36" w:name="_Hlk35466310"/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 xml:space="preserve">ALTA </w:t>
          </w: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banka a.d. Beograd</w:t>
          </w:r>
        </w:p>
        <w:p w14:paraId="4EFDFCDD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Bulevar Zorana Đinđića 121</w:t>
          </w:r>
        </w:p>
        <w:p w14:paraId="00DA9164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11070 Novi Beograd</w:t>
          </w:r>
        </w:p>
        <w:p w14:paraId="5C085A68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Poštanski fah 59</w:t>
          </w:r>
        </w:p>
      </w:tc>
      <w:tc>
        <w:tcPr>
          <w:tcW w:w="3827" w:type="dxa"/>
          <w:tcBorders>
            <w:top w:val="single" w:sz="12" w:space="0" w:color="FF0000"/>
            <w:left w:val="nil"/>
            <w:bottom w:val="nil"/>
            <w:right w:val="nil"/>
          </w:tcBorders>
          <w:hideMark/>
        </w:tcPr>
        <w:p w14:paraId="478120A6" w14:textId="77777777" w:rsidR="009D210D" w:rsidRPr="00AD51CB" w:rsidRDefault="009D210D" w:rsidP="009D210D">
          <w:pPr>
            <w:pStyle w:val="Footer"/>
            <w:spacing w:before="120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PAK 190347</w:t>
          </w:r>
        </w:p>
        <w:p w14:paraId="3FCE4F94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SWIFT JMBNRSBG</w:t>
          </w:r>
        </w:p>
        <w:p w14:paraId="68CFC159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Matični broj: 07074433</w:t>
          </w:r>
        </w:p>
        <w:p w14:paraId="05395258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PIB: 100001829</w:t>
          </w:r>
        </w:p>
        <w:p w14:paraId="0318B9BD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Tekući račun: 908-19001-11</w:t>
          </w:r>
        </w:p>
      </w:tc>
      <w:tc>
        <w:tcPr>
          <w:tcW w:w="2478" w:type="dxa"/>
          <w:tcBorders>
            <w:top w:val="single" w:sz="12" w:space="0" w:color="FF0000"/>
            <w:left w:val="nil"/>
            <w:bottom w:val="nil"/>
            <w:right w:val="nil"/>
          </w:tcBorders>
          <w:hideMark/>
        </w:tcPr>
        <w:p w14:paraId="669A2AE0" w14:textId="77777777" w:rsidR="009D210D" w:rsidRPr="00AD51CB" w:rsidRDefault="009D210D" w:rsidP="009D210D">
          <w:pPr>
            <w:pStyle w:val="Footer"/>
            <w:spacing w:before="120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Tel: +381 11 22 05 500</w:t>
          </w:r>
        </w:p>
        <w:p w14:paraId="17032716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FF0000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 xml:space="preserve">E-mail: </w:t>
          </w:r>
          <w:r w:rsidRPr="00AD51CB">
            <w:rPr>
              <w:rFonts w:ascii="Arial Narrow" w:hAnsi="Arial Narrow" w:cs="Arial"/>
              <w:color w:val="FF0000"/>
              <w:sz w:val="18"/>
              <w:szCs w:val="18"/>
            </w:rPr>
            <w:t>info@altabanka.rs</w:t>
          </w:r>
        </w:p>
        <w:p w14:paraId="6EFF3794" w14:textId="77777777" w:rsidR="009D210D" w:rsidRPr="00AD51CB" w:rsidRDefault="009D210D" w:rsidP="009D210D">
          <w:pPr>
            <w:pStyle w:val="Footer"/>
            <w:rPr>
              <w:rFonts w:ascii="Arial Narrow" w:hAnsi="Arial Narrow" w:cs="Arial"/>
              <w:color w:val="171717"/>
              <w:sz w:val="18"/>
              <w:szCs w:val="18"/>
            </w:rPr>
          </w:pPr>
          <w:r w:rsidRPr="00AD51CB">
            <w:rPr>
              <w:rFonts w:ascii="Arial Narrow" w:hAnsi="Arial Narrow" w:cs="Arial"/>
              <w:color w:val="171717"/>
              <w:sz w:val="18"/>
              <w:szCs w:val="18"/>
            </w:rPr>
            <w:t>www.altabanka.rs</w:t>
          </w:r>
        </w:p>
      </w:tc>
    </w:tr>
    <w:bookmarkEnd w:id="36"/>
  </w:tbl>
  <w:p w14:paraId="4831E009" w14:textId="77777777" w:rsidR="009D210D" w:rsidRPr="00EF3776" w:rsidRDefault="009D210D" w:rsidP="00EF3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5337" w14:textId="77777777" w:rsidR="001335D4" w:rsidRDefault="001335D4" w:rsidP="002B5616">
      <w:pPr>
        <w:spacing w:after="0" w:line="240" w:lineRule="auto"/>
      </w:pPr>
      <w:r>
        <w:separator/>
      </w:r>
    </w:p>
  </w:footnote>
  <w:footnote w:type="continuationSeparator" w:id="0">
    <w:p w14:paraId="261D4E69" w14:textId="77777777" w:rsidR="001335D4" w:rsidRDefault="001335D4" w:rsidP="002B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50" w:type="pct"/>
      <w:tblInd w:w="66" w:type="dxa"/>
      <w:tblBorders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  <w:insideH w:val="single" w:sz="12" w:space="0" w:color="FF0000"/>
        <w:insideV w:val="single" w:sz="12" w:space="0" w:color="FF0000"/>
      </w:tblBorders>
      <w:tblLayout w:type="fixed"/>
      <w:tblCellMar>
        <w:left w:w="80" w:type="dxa"/>
        <w:right w:w="80" w:type="dxa"/>
      </w:tblCellMar>
      <w:tblLook w:val="04A0" w:firstRow="1" w:lastRow="0" w:firstColumn="1" w:lastColumn="0" w:noHBand="0" w:noVBand="1"/>
    </w:tblPr>
    <w:tblGrid>
      <w:gridCol w:w="4293"/>
      <w:gridCol w:w="1974"/>
      <w:gridCol w:w="1974"/>
      <w:gridCol w:w="1974"/>
    </w:tblGrid>
    <w:tr w:rsidR="006125EF" w14:paraId="4C12070F" w14:textId="77777777" w:rsidTr="00AD51CB">
      <w:trPr>
        <w:cantSplit/>
        <w:trHeight w:val="902"/>
      </w:trPr>
      <w:tc>
        <w:tcPr>
          <w:tcW w:w="4293" w:type="dxa"/>
          <w:vMerge w:val="restart"/>
          <w:tcBorders>
            <w:top w:val="nil"/>
            <w:left w:val="nil"/>
            <w:bottom w:val="nil"/>
            <w:right w:val="single" w:sz="12" w:space="0" w:color="595959"/>
          </w:tcBorders>
          <w:hideMark/>
        </w:tcPr>
        <w:p w14:paraId="07DB864E" w14:textId="6A0C2C6B" w:rsidR="006125EF" w:rsidRDefault="006125EF" w:rsidP="006125EF">
          <w:pPr>
            <w:spacing w:after="0" w:line="240" w:lineRule="auto"/>
            <w:ind w:left="-79"/>
            <w:rPr>
              <w:rFonts w:ascii="Arial" w:hAnsi="Arial" w:cs="Arial"/>
              <w:sz w:val="21"/>
              <w:szCs w:val="21"/>
              <w:lang w:val="sr-Latn-CS"/>
            </w:rPr>
          </w:pPr>
          <w:bookmarkStart w:id="35" w:name="_Hlk35465808"/>
          <w:r w:rsidRPr="00BD4D43">
            <w:rPr>
              <w:noProof/>
            </w:rPr>
            <w:drawing>
              <wp:inline distT="0" distB="0" distL="0" distR="0" wp14:anchorId="4EBB9B24" wp14:editId="0E3B9E8E">
                <wp:extent cx="2327564" cy="756285"/>
                <wp:effectExtent l="0" t="0" r="0" b="5715"/>
                <wp:docPr id="3720122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3028" cy="758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22" w:type="dxa"/>
          <w:gridSpan w:val="3"/>
          <w:tcBorders>
            <w:top w:val="single" w:sz="12" w:space="0" w:color="595959"/>
            <w:left w:val="single" w:sz="12" w:space="0" w:color="595959"/>
            <w:bottom w:val="single" w:sz="12" w:space="0" w:color="595959"/>
            <w:right w:val="single" w:sz="12" w:space="0" w:color="595959"/>
          </w:tcBorders>
          <w:vAlign w:val="center"/>
          <w:hideMark/>
        </w:tcPr>
        <w:p w14:paraId="0BBC2632" w14:textId="36AEE36C" w:rsidR="006125EF" w:rsidRPr="00AD51CB" w:rsidRDefault="006125EF" w:rsidP="006125EF">
          <w:pPr>
            <w:spacing w:after="0" w:line="240" w:lineRule="auto"/>
            <w:jc w:val="center"/>
            <w:rPr>
              <w:rFonts w:ascii="Arial Narrow" w:hAnsi="Arial Narrow" w:cs="Arial"/>
              <w:b/>
              <w:sz w:val="26"/>
              <w:szCs w:val="26"/>
              <w:lang w:val="sr-Latn-CS"/>
            </w:rPr>
          </w:pPr>
          <w:r w:rsidRPr="00AD51CB">
            <w:rPr>
              <w:rFonts w:ascii="Arial Narrow" w:hAnsi="Arial Narrow" w:cs="Arial"/>
              <w:b/>
              <w:sz w:val="26"/>
              <w:szCs w:val="26"/>
              <w:lang w:val="sr-Latn-CS"/>
            </w:rPr>
            <w:t xml:space="preserve">Zahtev za izdavanje debitne poslovne kartice / </w:t>
          </w:r>
          <w:r w:rsidRPr="006125EF">
            <w:rPr>
              <w:rFonts w:ascii="Arial Narrow" w:hAnsi="Arial Narrow" w:cs="Arial"/>
              <w:b/>
              <w:sz w:val="26"/>
              <w:szCs w:val="26"/>
              <w:lang w:val="sr-Latn-CS"/>
            </w:rPr>
            <w:t>Application for the issuance of a business debit card</w:t>
          </w:r>
        </w:p>
      </w:tc>
    </w:tr>
    <w:tr w:rsidR="006125EF" w14:paraId="66C8CF70" w14:textId="77777777" w:rsidTr="00AD51CB">
      <w:trPr>
        <w:cantSplit/>
        <w:trHeight w:val="454"/>
      </w:trPr>
      <w:tc>
        <w:tcPr>
          <w:tcW w:w="4293" w:type="dxa"/>
          <w:vMerge/>
          <w:tcBorders>
            <w:top w:val="nil"/>
            <w:left w:val="nil"/>
            <w:bottom w:val="nil"/>
            <w:right w:val="single" w:sz="12" w:space="0" w:color="595959"/>
          </w:tcBorders>
          <w:hideMark/>
        </w:tcPr>
        <w:p w14:paraId="6AA59B72" w14:textId="77777777" w:rsidR="006125EF" w:rsidRDefault="006125EF" w:rsidP="006125EF">
          <w:pPr>
            <w:spacing w:after="0"/>
            <w:rPr>
              <w:rFonts w:ascii="Arial" w:hAnsi="Arial" w:cs="Arial"/>
              <w:sz w:val="21"/>
              <w:szCs w:val="21"/>
              <w:lang w:val="sr-Latn-CS"/>
            </w:rPr>
          </w:pPr>
        </w:p>
      </w:tc>
      <w:tc>
        <w:tcPr>
          <w:tcW w:w="1974" w:type="dxa"/>
          <w:tcBorders>
            <w:top w:val="single" w:sz="12" w:space="0" w:color="595959"/>
            <w:left w:val="single" w:sz="12" w:space="0" w:color="595959"/>
            <w:bottom w:val="single" w:sz="12" w:space="0" w:color="595959"/>
            <w:right w:val="single" w:sz="12" w:space="0" w:color="595959"/>
          </w:tcBorders>
          <w:vAlign w:val="center"/>
          <w:hideMark/>
        </w:tcPr>
        <w:p w14:paraId="6E494BD0" w14:textId="77777777" w:rsidR="006125EF" w:rsidRDefault="006125EF" w:rsidP="006125EF">
          <w:pPr>
            <w:spacing w:after="0" w:line="240" w:lineRule="auto"/>
            <w:jc w:val="center"/>
            <w:rPr>
              <w:rFonts w:ascii="Arial" w:hAnsi="Arial" w:cs="Arial"/>
              <w:sz w:val="20"/>
              <w:lang w:val="sr-Latn-CS"/>
            </w:rPr>
          </w:pPr>
          <w:r>
            <w:rPr>
              <w:rFonts w:ascii="Arial" w:hAnsi="Arial" w:cs="Arial"/>
              <w:sz w:val="20"/>
              <w:lang w:val="sr-Latn-CS"/>
            </w:rPr>
            <w:t>Šifra: OBR-241</w:t>
          </w:r>
        </w:p>
      </w:tc>
      <w:tc>
        <w:tcPr>
          <w:tcW w:w="1974" w:type="dxa"/>
          <w:tcBorders>
            <w:top w:val="single" w:sz="12" w:space="0" w:color="595959"/>
            <w:left w:val="single" w:sz="12" w:space="0" w:color="595959"/>
            <w:bottom w:val="single" w:sz="12" w:space="0" w:color="595959"/>
            <w:right w:val="single" w:sz="12" w:space="0" w:color="595959"/>
          </w:tcBorders>
          <w:vAlign w:val="center"/>
          <w:hideMark/>
        </w:tcPr>
        <w:p w14:paraId="0CEE5DE1" w14:textId="5AD19486" w:rsidR="006125EF" w:rsidRDefault="006125EF" w:rsidP="006125EF">
          <w:pPr>
            <w:spacing w:after="0" w:line="240" w:lineRule="auto"/>
            <w:jc w:val="center"/>
            <w:rPr>
              <w:rFonts w:ascii="Arial" w:hAnsi="Arial" w:cs="Arial"/>
              <w:sz w:val="20"/>
              <w:lang w:val="sr-Latn-CS"/>
            </w:rPr>
          </w:pPr>
          <w:r>
            <w:rPr>
              <w:rFonts w:ascii="Arial" w:hAnsi="Arial" w:cs="Arial"/>
              <w:sz w:val="20"/>
              <w:lang w:val="sr-Latn-CS"/>
            </w:rPr>
            <w:t>Verzija: 3</w:t>
          </w:r>
        </w:p>
      </w:tc>
      <w:tc>
        <w:tcPr>
          <w:tcW w:w="1974" w:type="dxa"/>
          <w:tcBorders>
            <w:top w:val="single" w:sz="12" w:space="0" w:color="595959"/>
            <w:left w:val="single" w:sz="12" w:space="0" w:color="595959"/>
            <w:bottom w:val="single" w:sz="12" w:space="0" w:color="595959"/>
            <w:right w:val="single" w:sz="12" w:space="0" w:color="595959"/>
          </w:tcBorders>
          <w:vAlign w:val="center"/>
          <w:hideMark/>
        </w:tcPr>
        <w:p w14:paraId="2F944932" w14:textId="77777777" w:rsidR="006125EF" w:rsidRDefault="006125EF" w:rsidP="006125EF">
          <w:pPr>
            <w:spacing w:after="0" w:line="240" w:lineRule="auto"/>
            <w:jc w:val="center"/>
            <w:rPr>
              <w:rFonts w:ascii="Arial" w:hAnsi="Arial" w:cs="Arial"/>
              <w:b/>
              <w:sz w:val="28"/>
              <w:szCs w:val="28"/>
              <w:lang w:val="sr-Latn-CS"/>
            </w:rPr>
          </w:pPr>
          <w:r>
            <w:rPr>
              <w:rFonts w:ascii="Arial" w:hAnsi="Arial" w:cs="Arial"/>
              <w:sz w:val="20"/>
              <w:lang w:val="sr-Latn-CS"/>
            </w:rPr>
            <w:t xml:space="preserve">Strana: </w:t>
          </w: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PAGE 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  <w:r>
            <w:rPr>
              <w:rStyle w:val="PageNumber"/>
              <w:rFonts w:ascii="Arial" w:hAnsi="Arial" w:cs="Arial"/>
              <w:sz w:val="20"/>
            </w:rPr>
            <w:t>/</w:t>
          </w: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NUMPAGES 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</w:tr>
    <w:bookmarkEnd w:id="35"/>
  </w:tbl>
  <w:p w14:paraId="40CAF872" w14:textId="77777777" w:rsidR="009D210D" w:rsidRDefault="009D210D" w:rsidP="00E14B70">
    <w:pPr>
      <w:pStyle w:val="Header"/>
    </w:pPr>
  </w:p>
  <w:p w14:paraId="7D859BEF" w14:textId="77777777" w:rsidR="00D0414F" w:rsidRDefault="00D0414F" w:rsidP="00E14B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50" w:type="pct"/>
      <w:tblInd w:w="150" w:type="dxa"/>
      <w:tblBorders>
        <w:top w:val="single" w:sz="12" w:space="0" w:color="1F2974"/>
        <w:left w:val="single" w:sz="12" w:space="0" w:color="1F2974"/>
        <w:bottom w:val="single" w:sz="12" w:space="0" w:color="1F2974"/>
        <w:right w:val="single" w:sz="12" w:space="0" w:color="1F2974"/>
        <w:insideH w:val="single" w:sz="2" w:space="0" w:color="1F2974"/>
        <w:insideV w:val="single" w:sz="2" w:space="0" w:color="1F2974"/>
      </w:tblBorders>
      <w:tblLayout w:type="fixed"/>
      <w:tblCellMar>
        <w:left w:w="80" w:type="dxa"/>
        <w:right w:w="80" w:type="dxa"/>
      </w:tblCellMar>
      <w:tblLook w:val="0000" w:firstRow="0" w:lastRow="0" w:firstColumn="0" w:lastColumn="0" w:noHBand="0" w:noVBand="0"/>
    </w:tblPr>
    <w:tblGrid>
      <w:gridCol w:w="3484"/>
      <w:gridCol w:w="2239"/>
      <w:gridCol w:w="2239"/>
      <w:gridCol w:w="2239"/>
    </w:tblGrid>
    <w:tr w:rsidR="009D210D" w:rsidRPr="000E6BDF" w14:paraId="2F67E05D" w14:textId="77777777" w:rsidTr="007D2FE2">
      <w:trPr>
        <w:cantSplit/>
        <w:trHeight w:val="902"/>
      </w:trPr>
      <w:tc>
        <w:tcPr>
          <w:tcW w:w="3530" w:type="dxa"/>
          <w:vMerge w:val="restart"/>
        </w:tcPr>
        <w:p w14:paraId="29F5E622" w14:textId="77777777" w:rsidR="009D210D" w:rsidRPr="000E6BDF" w:rsidRDefault="009D210D" w:rsidP="007D2FE2">
          <w:pPr>
            <w:spacing w:after="0" w:line="240" w:lineRule="auto"/>
            <w:ind w:left="-79"/>
            <w:jc w:val="right"/>
            <w:rPr>
              <w:rFonts w:ascii="Arial" w:hAnsi="Arial" w:cs="Arial"/>
              <w:sz w:val="21"/>
              <w:szCs w:val="21"/>
              <w:lang w:val="sr-Latn-CS"/>
            </w:rPr>
          </w:pPr>
          <w:r>
            <w:rPr>
              <w:noProof/>
              <w:lang w:eastAsia="sr-Latn-RS"/>
            </w:rPr>
            <w:drawing>
              <wp:anchor distT="0" distB="0" distL="114300" distR="114300" simplePos="0" relativeHeight="251658240" behindDoc="0" locked="0" layoutInCell="1" allowOverlap="1" wp14:anchorId="25664D7F" wp14:editId="60B7D79A">
                <wp:simplePos x="0" y="0"/>
                <wp:positionH relativeFrom="column">
                  <wp:posOffset>387985</wp:posOffset>
                </wp:positionH>
                <wp:positionV relativeFrom="paragraph">
                  <wp:posOffset>335280</wp:posOffset>
                </wp:positionV>
                <wp:extent cx="1781175" cy="466725"/>
                <wp:effectExtent l="0" t="0" r="9525" b="9525"/>
                <wp:wrapNone/>
                <wp:docPr id="2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E6BDF">
            <w:rPr>
              <w:rFonts w:ascii="Arial" w:hAnsi="Arial" w:cs="Arial"/>
              <w:noProof/>
              <w:sz w:val="21"/>
              <w:szCs w:val="21"/>
              <w:lang w:eastAsia="sr-Latn-RS"/>
            </w:rPr>
            <w:br/>
          </w:r>
          <w:r>
            <w:rPr>
              <w:noProof/>
              <w:lang w:eastAsia="sr-Latn-RS"/>
            </w:rPr>
            <w:drawing>
              <wp:anchor distT="0" distB="0" distL="114300" distR="114300" simplePos="0" relativeHeight="251656192" behindDoc="0" locked="0" layoutInCell="1" allowOverlap="1" wp14:anchorId="07D72051" wp14:editId="62FF7015">
                <wp:simplePos x="0" y="0"/>
                <wp:positionH relativeFrom="column">
                  <wp:posOffset>-2540</wp:posOffset>
                </wp:positionH>
                <wp:positionV relativeFrom="paragraph">
                  <wp:posOffset>57150</wp:posOffset>
                </wp:positionV>
                <wp:extent cx="2124075" cy="352425"/>
                <wp:effectExtent l="0" t="0" r="9525" b="9525"/>
                <wp:wrapNone/>
                <wp:docPr id="2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407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801" w:type="dxa"/>
          <w:gridSpan w:val="3"/>
          <w:vAlign w:val="center"/>
        </w:tcPr>
        <w:p w14:paraId="598A72ED" w14:textId="77777777" w:rsidR="009D210D" w:rsidRPr="000E6BDF" w:rsidRDefault="009D210D" w:rsidP="007D2FE2">
          <w:pPr>
            <w:spacing w:after="0" w:line="240" w:lineRule="auto"/>
            <w:jc w:val="center"/>
            <w:rPr>
              <w:rFonts w:ascii="Arial" w:hAnsi="Arial" w:cs="Arial"/>
              <w:b/>
              <w:color w:val="1F2974"/>
              <w:sz w:val="28"/>
              <w:szCs w:val="28"/>
              <w:lang w:val="sr-Latn-CS"/>
            </w:rPr>
          </w:pPr>
          <w:r w:rsidRPr="000E6BDF">
            <w:rPr>
              <w:rFonts w:ascii="Arial" w:hAnsi="Arial" w:cs="Arial"/>
              <w:b/>
              <w:color w:val="1F2974"/>
              <w:sz w:val="28"/>
              <w:szCs w:val="28"/>
              <w:lang w:val="sr-Latn-CS"/>
            </w:rPr>
            <w:t>Zahtev za kreditnu karticu</w:t>
          </w:r>
        </w:p>
      </w:tc>
    </w:tr>
    <w:tr w:rsidR="009D210D" w:rsidRPr="000E6BDF" w14:paraId="7EA3416E" w14:textId="77777777" w:rsidTr="007D2FE2">
      <w:trPr>
        <w:cantSplit/>
        <w:trHeight w:val="227"/>
      </w:trPr>
      <w:tc>
        <w:tcPr>
          <w:tcW w:w="3530" w:type="dxa"/>
          <w:vMerge/>
          <w:vAlign w:val="center"/>
        </w:tcPr>
        <w:p w14:paraId="3F1729B3" w14:textId="77777777" w:rsidR="009D210D" w:rsidRPr="000E6BDF" w:rsidRDefault="009D210D" w:rsidP="007D2FE2">
          <w:pPr>
            <w:spacing w:after="0"/>
            <w:jc w:val="center"/>
            <w:rPr>
              <w:rFonts w:ascii="Arial" w:hAnsi="Arial" w:cs="Arial"/>
              <w:lang w:val="sr-Latn-CS"/>
            </w:rPr>
          </w:pPr>
        </w:p>
      </w:tc>
      <w:tc>
        <w:tcPr>
          <w:tcW w:w="2267" w:type="dxa"/>
          <w:vAlign w:val="center"/>
        </w:tcPr>
        <w:p w14:paraId="76A790AA" w14:textId="77777777" w:rsidR="009D210D" w:rsidRPr="000E6BDF" w:rsidRDefault="009D210D" w:rsidP="009D3C9C">
          <w:pPr>
            <w:spacing w:before="120" w:after="0"/>
            <w:jc w:val="center"/>
            <w:rPr>
              <w:rFonts w:ascii="Arial" w:hAnsi="Arial" w:cs="Arial"/>
              <w:color w:val="1F2974"/>
              <w:sz w:val="20"/>
              <w:lang w:val="sr-Latn-CS"/>
            </w:rPr>
          </w:pPr>
          <w:r w:rsidRPr="000E6BDF">
            <w:rPr>
              <w:rFonts w:ascii="Arial" w:hAnsi="Arial" w:cs="Arial"/>
              <w:color w:val="1F2974"/>
              <w:sz w:val="20"/>
              <w:lang w:val="sr-Latn-CS"/>
            </w:rPr>
            <w:t>Šifra: OBR-060</w:t>
          </w:r>
        </w:p>
      </w:tc>
      <w:tc>
        <w:tcPr>
          <w:tcW w:w="2267" w:type="dxa"/>
          <w:vAlign w:val="center"/>
        </w:tcPr>
        <w:p w14:paraId="1565C564" w14:textId="77777777" w:rsidR="009D210D" w:rsidRPr="000E6BDF" w:rsidRDefault="009D210D" w:rsidP="007D2FE2">
          <w:pPr>
            <w:spacing w:before="120" w:after="0"/>
            <w:jc w:val="center"/>
            <w:rPr>
              <w:rFonts w:ascii="Arial" w:hAnsi="Arial" w:cs="Arial"/>
              <w:color w:val="1F2974"/>
              <w:sz w:val="20"/>
              <w:lang w:val="sr-Latn-CS"/>
            </w:rPr>
          </w:pPr>
          <w:r w:rsidRPr="000E6BDF">
            <w:rPr>
              <w:rFonts w:ascii="Arial" w:hAnsi="Arial" w:cs="Arial"/>
              <w:color w:val="1F2974"/>
              <w:sz w:val="20"/>
              <w:lang w:val="sr-Latn-CS"/>
            </w:rPr>
            <w:t>Verzija: 2</w:t>
          </w:r>
        </w:p>
      </w:tc>
      <w:tc>
        <w:tcPr>
          <w:tcW w:w="2267" w:type="dxa"/>
          <w:vAlign w:val="center"/>
        </w:tcPr>
        <w:p w14:paraId="7C525C13" w14:textId="77777777" w:rsidR="009D210D" w:rsidRPr="000E6BDF" w:rsidRDefault="009D210D" w:rsidP="007D2FE2">
          <w:pPr>
            <w:spacing w:before="120" w:after="0"/>
            <w:jc w:val="center"/>
            <w:rPr>
              <w:rFonts w:ascii="Arial" w:hAnsi="Arial" w:cs="Arial"/>
              <w:color w:val="1F2974"/>
              <w:sz w:val="20"/>
              <w:lang w:val="sr-Latn-CS"/>
            </w:rPr>
          </w:pPr>
          <w:r w:rsidRPr="000E6BDF">
            <w:rPr>
              <w:rFonts w:ascii="Arial" w:hAnsi="Arial" w:cs="Arial"/>
              <w:color w:val="1F2974"/>
              <w:sz w:val="20"/>
              <w:lang w:val="sr-Latn-CS"/>
            </w:rPr>
            <w:t xml:space="preserve">Strana: </w: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begin"/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instrText xml:space="preserve"> PAGE  </w:instrTex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separate"/>
          </w:r>
          <w:r w:rsidRPr="000E6BDF">
            <w:rPr>
              <w:rStyle w:val="PageNumber"/>
              <w:rFonts w:ascii="Arial" w:hAnsi="Arial" w:cs="Arial"/>
              <w:noProof/>
              <w:color w:val="1F2974"/>
              <w:sz w:val="20"/>
            </w:rPr>
            <w:t>1</w: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end"/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t>/</w: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begin"/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instrText xml:space="preserve"> NUMPAGES  </w:instrTex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color w:val="1F2974"/>
              <w:sz w:val="20"/>
            </w:rPr>
            <w:t>3</w:t>
          </w:r>
          <w:r w:rsidRPr="000E6BDF">
            <w:rPr>
              <w:rStyle w:val="PageNumber"/>
              <w:rFonts w:ascii="Arial" w:hAnsi="Arial" w:cs="Arial"/>
              <w:color w:val="1F2974"/>
              <w:sz w:val="20"/>
            </w:rPr>
            <w:fldChar w:fldCharType="end"/>
          </w:r>
        </w:p>
      </w:tc>
    </w:tr>
  </w:tbl>
  <w:p w14:paraId="581214F7" w14:textId="77777777" w:rsidR="009D210D" w:rsidRDefault="009D21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827CF"/>
    <w:multiLevelType w:val="hybridMultilevel"/>
    <w:tmpl w:val="FBE4EF82"/>
    <w:lvl w:ilvl="0" w:tplc="75165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038FE"/>
    <w:multiLevelType w:val="hybridMultilevel"/>
    <w:tmpl w:val="4E02225A"/>
    <w:lvl w:ilvl="0" w:tplc="75165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B1D58"/>
    <w:multiLevelType w:val="hybridMultilevel"/>
    <w:tmpl w:val="C03C5E4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96E89"/>
    <w:multiLevelType w:val="hybridMultilevel"/>
    <w:tmpl w:val="1220CBA8"/>
    <w:lvl w:ilvl="0" w:tplc="2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D030B"/>
    <w:multiLevelType w:val="hybridMultilevel"/>
    <w:tmpl w:val="B2D083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E53D5"/>
    <w:multiLevelType w:val="hybridMultilevel"/>
    <w:tmpl w:val="20187A6C"/>
    <w:lvl w:ilvl="0" w:tplc="2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D42A4"/>
    <w:multiLevelType w:val="hybridMultilevel"/>
    <w:tmpl w:val="55645846"/>
    <w:lvl w:ilvl="0" w:tplc="07F6AB6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8D48F7"/>
    <w:multiLevelType w:val="hybridMultilevel"/>
    <w:tmpl w:val="29FC2558"/>
    <w:lvl w:ilvl="0" w:tplc="DF381934">
      <w:start w:val="1"/>
      <w:numFmt w:val="upperLetter"/>
      <w:lvlText w:val="%1)"/>
      <w:lvlJc w:val="left"/>
      <w:pPr>
        <w:ind w:left="42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3" w:hanging="360"/>
      </w:pPr>
    </w:lvl>
    <w:lvl w:ilvl="2" w:tplc="241A001B" w:tentative="1">
      <w:start w:val="1"/>
      <w:numFmt w:val="lowerRoman"/>
      <w:lvlText w:val="%3."/>
      <w:lvlJc w:val="right"/>
      <w:pPr>
        <w:ind w:left="1863" w:hanging="180"/>
      </w:pPr>
    </w:lvl>
    <w:lvl w:ilvl="3" w:tplc="241A000F" w:tentative="1">
      <w:start w:val="1"/>
      <w:numFmt w:val="decimal"/>
      <w:lvlText w:val="%4."/>
      <w:lvlJc w:val="left"/>
      <w:pPr>
        <w:ind w:left="2583" w:hanging="360"/>
      </w:pPr>
    </w:lvl>
    <w:lvl w:ilvl="4" w:tplc="241A0019" w:tentative="1">
      <w:start w:val="1"/>
      <w:numFmt w:val="lowerLetter"/>
      <w:lvlText w:val="%5."/>
      <w:lvlJc w:val="left"/>
      <w:pPr>
        <w:ind w:left="3303" w:hanging="360"/>
      </w:pPr>
    </w:lvl>
    <w:lvl w:ilvl="5" w:tplc="241A001B" w:tentative="1">
      <w:start w:val="1"/>
      <w:numFmt w:val="lowerRoman"/>
      <w:lvlText w:val="%6."/>
      <w:lvlJc w:val="right"/>
      <w:pPr>
        <w:ind w:left="4023" w:hanging="180"/>
      </w:pPr>
    </w:lvl>
    <w:lvl w:ilvl="6" w:tplc="241A000F" w:tentative="1">
      <w:start w:val="1"/>
      <w:numFmt w:val="decimal"/>
      <w:lvlText w:val="%7."/>
      <w:lvlJc w:val="left"/>
      <w:pPr>
        <w:ind w:left="4743" w:hanging="360"/>
      </w:pPr>
    </w:lvl>
    <w:lvl w:ilvl="7" w:tplc="241A0019" w:tentative="1">
      <w:start w:val="1"/>
      <w:numFmt w:val="lowerLetter"/>
      <w:lvlText w:val="%8."/>
      <w:lvlJc w:val="left"/>
      <w:pPr>
        <w:ind w:left="5463" w:hanging="360"/>
      </w:pPr>
    </w:lvl>
    <w:lvl w:ilvl="8" w:tplc="241A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8" w15:restartNumberingAfterBreak="0">
    <w:nsid w:val="73597FCA"/>
    <w:multiLevelType w:val="hybridMultilevel"/>
    <w:tmpl w:val="4228879A"/>
    <w:lvl w:ilvl="0" w:tplc="05CCCB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0014D"/>
    <w:multiLevelType w:val="hybridMultilevel"/>
    <w:tmpl w:val="41F486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971200">
    <w:abstractNumId w:val="3"/>
  </w:num>
  <w:num w:numId="2" w16cid:durableId="1973440436">
    <w:abstractNumId w:val="5"/>
  </w:num>
  <w:num w:numId="3" w16cid:durableId="1188760113">
    <w:abstractNumId w:val="0"/>
  </w:num>
  <w:num w:numId="4" w16cid:durableId="2010673135">
    <w:abstractNumId w:val="8"/>
  </w:num>
  <w:num w:numId="5" w16cid:durableId="763113482">
    <w:abstractNumId w:val="1"/>
  </w:num>
  <w:num w:numId="6" w16cid:durableId="2097632789">
    <w:abstractNumId w:val="7"/>
  </w:num>
  <w:num w:numId="7" w16cid:durableId="453212770">
    <w:abstractNumId w:val="2"/>
  </w:num>
  <w:num w:numId="8" w16cid:durableId="469985247">
    <w:abstractNumId w:val="9"/>
  </w:num>
  <w:num w:numId="9" w16cid:durableId="838084766">
    <w:abstractNumId w:val="4"/>
  </w:num>
  <w:num w:numId="10" w16cid:durableId="2944107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8EF"/>
    <w:rsid w:val="000036CC"/>
    <w:rsid w:val="00013820"/>
    <w:rsid w:val="00016DE6"/>
    <w:rsid w:val="00023E41"/>
    <w:rsid w:val="00036C8E"/>
    <w:rsid w:val="00040A4D"/>
    <w:rsid w:val="000423D8"/>
    <w:rsid w:val="000464AC"/>
    <w:rsid w:val="00050FDB"/>
    <w:rsid w:val="00057E79"/>
    <w:rsid w:val="00062708"/>
    <w:rsid w:val="000628EF"/>
    <w:rsid w:val="000727C0"/>
    <w:rsid w:val="000962D7"/>
    <w:rsid w:val="000A3A42"/>
    <w:rsid w:val="000B1698"/>
    <w:rsid w:val="000C05F8"/>
    <w:rsid w:val="000C5185"/>
    <w:rsid w:val="000C6392"/>
    <w:rsid w:val="000D090B"/>
    <w:rsid w:val="000D0D1A"/>
    <w:rsid w:val="000D4DEF"/>
    <w:rsid w:val="000E6BDF"/>
    <w:rsid w:val="000F009E"/>
    <w:rsid w:val="000F31D0"/>
    <w:rsid w:val="000F508F"/>
    <w:rsid w:val="001056C8"/>
    <w:rsid w:val="0011065A"/>
    <w:rsid w:val="001118A5"/>
    <w:rsid w:val="0011403D"/>
    <w:rsid w:val="00120B4E"/>
    <w:rsid w:val="00123531"/>
    <w:rsid w:val="001327F7"/>
    <w:rsid w:val="001335D4"/>
    <w:rsid w:val="00143217"/>
    <w:rsid w:val="001534B8"/>
    <w:rsid w:val="00154AC6"/>
    <w:rsid w:val="00163BC9"/>
    <w:rsid w:val="00165AD4"/>
    <w:rsid w:val="0017263A"/>
    <w:rsid w:val="001A71C0"/>
    <w:rsid w:val="001C77FF"/>
    <w:rsid w:val="001D3C78"/>
    <w:rsid w:val="001E34AF"/>
    <w:rsid w:val="001E7857"/>
    <w:rsid w:val="001F3004"/>
    <w:rsid w:val="001F3C02"/>
    <w:rsid w:val="001F5D17"/>
    <w:rsid w:val="00207390"/>
    <w:rsid w:val="00217F54"/>
    <w:rsid w:val="002200DE"/>
    <w:rsid w:val="00225E75"/>
    <w:rsid w:val="002433A7"/>
    <w:rsid w:val="00267CCF"/>
    <w:rsid w:val="00271AB4"/>
    <w:rsid w:val="0028014B"/>
    <w:rsid w:val="00293596"/>
    <w:rsid w:val="0029377F"/>
    <w:rsid w:val="0029378C"/>
    <w:rsid w:val="002A51FE"/>
    <w:rsid w:val="002B5616"/>
    <w:rsid w:val="002B5BFC"/>
    <w:rsid w:val="002C1746"/>
    <w:rsid w:val="002C1F93"/>
    <w:rsid w:val="002C6390"/>
    <w:rsid w:val="002C6BF7"/>
    <w:rsid w:val="002D08D2"/>
    <w:rsid w:val="002D4432"/>
    <w:rsid w:val="002E25E4"/>
    <w:rsid w:val="002E52C3"/>
    <w:rsid w:val="002F244E"/>
    <w:rsid w:val="00300026"/>
    <w:rsid w:val="003029F0"/>
    <w:rsid w:val="0031615C"/>
    <w:rsid w:val="00323184"/>
    <w:rsid w:val="00323789"/>
    <w:rsid w:val="00325F80"/>
    <w:rsid w:val="003306EA"/>
    <w:rsid w:val="003332F7"/>
    <w:rsid w:val="00337B32"/>
    <w:rsid w:val="0034396C"/>
    <w:rsid w:val="003553EE"/>
    <w:rsid w:val="00364CFC"/>
    <w:rsid w:val="00371D05"/>
    <w:rsid w:val="00372B99"/>
    <w:rsid w:val="0037667F"/>
    <w:rsid w:val="00384289"/>
    <w:rsid w:val="003A32FC"/>
    <w:rsid w:val="003A4A08"/>
    <w:rsid w:val="003A66AF"/>
    <w:rsid w:val="003A6ED0"/>
    <w:rsid w:val="003B3E10"/>
    <w:rsid w:val="003E0EB5"/>
    <w:rsid w:val="003F0414"/>
    <w:rsid w:val="003F44EA"/>
    <w:rsid w:val="00404C3C"/>
    <w:rsid w:val="00412D0C"/>
    <w:rsid w:val="0041724D"/>
    <w:rsid w:val="00420726"/>
    <w:rsid w:val="00426D98"/>
    <w:rsid w:val="0043126D"/>
    <w:rsid w:val="00434D10"/>
    <w:rsid w:val="0045649E"/>
    <w:rsid w:val="004567D4"/>
    <w:rsid w:val="0046573A"/>
    <w:rsid w:val="00472643"/>
    <w:rsid w:val="00474CC6"/>
    <w:rsid w:val="00475A8D"/>
    <w:rsid w:val="00475DAF"/>
    <w:rsid w:val="00481773"/>
    <w:rsid w:val="004826DC"/>
    <w:rsid w:val="0048488C"/>
    <w:rsid w:val="0048538F"/>
    <w:rsid w:val="00492993"/>
    <w:rsid w:val="004A22E8"/>
    <w:rsid w:val="004D1AC4"/>
    <w:rsid w:val="0050231A"/>
    <w:rsid w:val="0051618B"/>
    <w:rsid w:val="00520274"/>
    <w:rsid w:val="0053659E"/>
    <w:rsid w:val="00537DAE"/>
    <w:rsid w:val="00543E6F"/>
    <w:rsid w:val="00545DEC"/>
    <w:rsid w:val="005537CE"/>
    <w:rsid w:val="005640BC"/>
    <w:rsid w:val="005640D1"/>
    <w:rsid w:val="00567107"/>
    <w:rsid w:val="0056724A"/>
    <w:rsid w:val="00577907"/>
    <w:rsid w:val="00584791"/>
    <w:rsid w:val="005871AE"/>
    <w:rsid w:val="00590F32"/>
    <w:rsid w:val="0059345D"/>
    <w:rsid w:val="005A13CE"/>
    <w:rsid w:val="005A6AD1"/>
    <w:rsid w:val="005B2D9C"/>
    <w:rsid w:val="005B3298"/>
    <w:rsid w:val="005B3816"/>
    <w:rsid w:val="005B7478"/>
    <w:rsid w:val="005C32A7"/>
    <w:rsid w:val="005D0684"/>
    <w:rsid w:val="005D171F"/>
    <w:rsid w:val="005D1B21"/>
    <w:rsid w:val="005D252F"/>
    <w:rsid w:val="005D656D"/>
    <w:rsid w:val="005E30CA"/>
    <w:rsid w:val="005F1511"/>
    <w:rsid w:val="005F7921"/>
    <w:rsid w:val="006125EF"/>
    <w:rsid w:val="0061598F"/>
    <w:rsid w:val="00633E71"/>
    <w:rsid w:val="00636A6B"/>
    <w:rsid w:val="00643660"/>
    <w:rsid w:val="00647707"/>
    <w:rsid w:val="00650B84"/>
    <w:rsid w:val="0065745F"/>
    <w:rsid w:val="0067373D"/>
    <w:rsid w:val="006A1971"/>
    <w:rsid w:val="006A504E"/>
    <w:rsid w:val="006A565D"/>
    <w:rsid w:val="006D3412"/>
    <w:rsid w:val="006D6981"/>
    <w:rsid w:val="006D7CA7"/>
    <w:rsid w:val="006F2B4D"/>
    <w:rsid w:val="006F7D75"/>
    <w:rsid w:val="007058ED"/>
    <w:rsid w:val="00710158"/>
    <w:rsid w:val="00721969"/>
    <w:rsid w:val="00723A7A"/>
    <w:rsid w:val="00735929"/>
    <w:rsid w:val="00736AFF"/>
    <w:rsid w:val="0074075F"/>
    <w:rsid w:val="00743F1C"/>
    <w:rsid w:val="00745041"/>
    <w:rsid w:val="007461DA"/>
    <w:rsid w:val="00751978"/>
    <w:rsid w:val="00753DCE"/>
    <w:rsid w:val="00755A50"/>
    <w:rsid w:val="00756260"/>
    <w:rsid w:val="00762154"/>
    <w:rsid w:val="00765614"/>
    <w:rsid w:val="00771DB1"/>
    <w:rsid w:val="00775045"/>
    <w:rsid w:val="0078615E"/>
    <w:rsid w:val="00787875"/>
    <w:rsid w:val="00787D5B"/>
    <w:rsid w:val="007A022A"/>
    <w:rsid w:val="007A6267"/>
    <w:rsid w:val="007B0C7F"/>
    <w:rsid w:val="007C0165"/>
    <w:rsid w:val="007C4106"/>
    <w:rsid w:val="007C7B7D"/>
    <w:rsid w:val="007D094C"/>
    <w:rsid w:val="007D1E8F"/>
    <w:rsid w:val="007D2FE2"/>
    <w:rsid w:val="007E05D6"/>
    <w:rsid w:val="007E1808"/>
    <w:rsid w:val="008056D6"/>
    <w:rsid w:val="00806E95"/>
    <w:rsid w:val="00810FCE"/>
    <w:rsid w:val="00813024"/>
    <w:rsid w:val="00820B76"/>
    <w:rsid w:val="00820E8D"/>
    <w:rsid w:val="00823316"/>
    <w:rsid w:val="00830F62"/>
    <w:rsid w:val="0083160B"/>
    <w:rsid w:val="00833D16"/>
    <w:rsid w:val="00854F7B"/>
    <w:rsid w:val="00863CA3"/>
    <w:rsid w:val="00864B1D"/>
    <w:rsid w:val="0087113D"/>
    <w:rsid w:val="008C09FE"/>
    <w:rsid w:val="008C4DF1"/>
    <w:rsid w:val="008D0F4B"/>
    <w:rsid w:val="008D7EF2"/>
    <w:rsid w:val="008E236E"/>
    <w:rsid w:val="008E3A9B"/>
    <w:rsid w:val="008F4903"/>
    <w:rsid w:val="009029CF"/>
    <w:rsid w:val="009037A0"/>
    <w:rsid w:val="009108D6"/>
    <w:rsid w:val="009245C7"/>
    <w:rsid w:val="00931408"/>
    <w:rsid w:val="00931625"/>
    <w:rsid w:val="00946EE8"/>
    <w:rsid w:val="009579F9"/>
    <w:rsid w:val="009918AA"/>
    <w:rsid w:val="009971EC"/>
    <w:rsid w:val="009B3339"/>
    <w:rsid w:val="009B3E57"/>
    <w:rsid w:val="009D210D"/>
    <w:rsid w:val="009D3C9C"/>
    <w:rsid w:val="009F0E28"/>
    <w:rsid w:val="009F27E8"/>
    <w:rsid w:val="009F4B7D"/>
    <w:rsid w:val="009F59CD"/>
    <w:rsid w:val="00A14F63"/>
    <w:rsid w:val="00A15C01"/>
    <w:rsid w:val="00A2358F"/>
    <w:rsid w:val="00A36A11"/>
    <w:rsid w:val="00A6316F"/>
    <w:rsid w:val="00A71DBA"/>
    <w:rsid w:val="00A80636"/>
    <w:rsid w:val="00A828EE"/>
    <w:rsid w:val="00A831B5"/>
    <w:rsid w:val="00AA7A04"/>
    <w:rsid w:val="00AD40BD"/>
    <w:rsid w:val="00AD49DD"/>
    <w:rsid w:val="00AD51CB"/>
    <w:rsid w:val="00AE3B4C"/>
    <w:rsid w:val="00AE6866"/>
    <w:rsid w:val="00AE6C86"/>
    <w:rsid w:val="00AF0519"/>
    <w:rsid w:val="00AF678E"/>
    <w:rsid w:val="00B04E6D"/>
    <w:rsid w:val="00B16AFA"/>
    <w:rsid w:val="00B226D6"/>
    <w:rsid w:val="00B22D80"/>
    <w:rsid w:val="00B370D8"/>
    <w:rsid w:val="00B47AF8"/>
    <w:rsid w:val="00B80598"/>
    <w:rsid w:val="00B86E28"/>
    <w:rsid w:val="00BB1760"/>
    <w:rsid w:val="00BB546D"/>
    <w:rsid w:val="00BF2D71"/>
    <w:rsid w:val="00BF44C9"/>
    <w:rsid w:val="00BF59B3"/>
    <w:rsid w:val="00C02CC7"/>
    <w:rsid w:val="00C123EE"/>
    <w:rsid w:val="00C2494B"/>
    <w:rsid w:val="00C32BBD"/>
    <w:rsid w:val="00C44421"/>
    <w:rsid w:val="00C54BEB"/>
    <w:rsid w:val="00C65410"/>
    <w:rsid w:val="00C80141"/>
    <w:rsid w:val="00C81BEF"/>
    <w:rsid w:val="00C857FC"/>
    <w:rsid w:val="00C96C0B"/>
    <w:rsid w:val="00CA2ACB"/>
    <w:rsid w:val="00CA2EB9"/>
    <w:rsid w:val="00CB15A9"/>
    <w:rsid w:val="00CB7DD5"/>
    <w:rsid w:val="00CC575C"/>
    <w:rsid w:val="00CC71A0"/>
    <w:rsid w:val="00CD354B"/>
    <w:rsid w:val="00CF2007"/>
    <w:rsid w:val="00CF3066"/>
    <w:rsid w:val="00CF60B8"/>
    <w:rsid w:val="00D02486"/>
    <w:rsid w:val="00D0414F"/>
    <w:rsid w:val="00D216B5"/>
    <w:rsid w:val="00D31C1C"/>
    <w:rsid w:val="00D37001"/>
    <w:rsid w:val="00D42A20"/>
    <w:rsid w:val="00D45EF2"/>
    <w:rsid w:val="00D46EA0"/>
    <w:rsid w:val="00D5197B"/>
    <w:rsid w:val="00D52C33"/>
    <w:rsid w:val="00D564C6"/>
    <w:rsid w:val="00D71892"/>
    <w:rsid w:val="00D7668D"/>
    <w:rsid w:val="00D801F6"/>
    <w:rsid w:val="00D84BFF"/>
    <w:rsid w:val="00D85623"/>
    <w:rsid w:val="00DB3627"/>
    <w:rsid w:val="00DD3E95"/>
    <w:rsid w:val="00DE51D0"/>
    <w:rsid w:val="00DE66E4"/>
    <w:rsid w:val="00DF193F"/>
    <w:rsid w:val="00DF5F6E"/>
    <w:rsid w:val="00E1221D"/>
    <w:rsid w:val="00E14B70"/>
    <w:rsid w:val="00E21F06"/>
    <w:rsid w:val="00E21FE3"/>
    <w:rsid w:val="00E27566"/>
    <w:rsid w:val="00E27758"/>
    <w:rsid w:val="00E30A17"/>
    <w:rsid w:val="00E3118D"/>
    <w:rsid w:val="00E55835"/>
    <w:rsid w:val="00E576CF"/>
    <w:rsid w:val="00E73934"/>
    <w:rsid w:val="00E829C7"/>
    <w:rsid w:val="00E8605D"/>
    <w:rsid w:val="00E900D7"/>
    <w:rsid w:val="00EA356C"/>
    <w:rsid w:val="00EA774D"/>
    <w:rsid w:val="00EB7180"/>
    <w:rsid w:val="00EC0BA2"/>
    <w:rsid w:val="00EC78EC"/>
    <w:rsid w:val="00EE3330"/>
    <w:rsid w:val="00EF3776"/>
    <w:rsid w:val="00F00B1F"/>
    <w:rsid w:val="00F00E46"/>
    <w:rsid w:val="00F013F1"/>
    <w:rsid w:val="00F03FA4"/>
    <w:rsid w:val="00F119D0"/>
    <w:rsid w:val="00F161F4"/>
    <w:rsid w:val="00F20705"/>
    <w:rsid w:val="00F42817"/>
    <w:rsid w:val="00F4688B"/>
    <w:rsid w:val="00F66F2D"/>
    <w:rsid w:val="00F70B21"/>
    <w:rsid w:val="00F70CB8"/>
    <w:rsid w:val="00F76551"/>
    <w:rsid w:val="00F80DE4"/>
    <w:rsid w:val="00F824B0"/>
    <w:rsid w:val="00F826DD"/>
    <w:rsid w:val="00F85639"/>
    <w:rsid w:val="00F879C2"/>
    <w:rsid w:val="00F92BFC"/>
    <w:rsid w:val="00FB551F"/>
    <w:rsid w:val="00FB6194"/>
    <w:rsid w:val="00FD77EA"/>
    <w:rsid w:val="00FE790F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82CF32"/>
  <w15:docId w15:val="{F35C1043-F79E-48C2-A335-2DA61465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62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56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5616"/>
  </w:style>
  <w:style w:type="paragraph" w:styleId="Footer">
    <w:name w:val="footer"/>
    <w:basedOn w:val="Normal"/>
    <w:link w:val="FooterChar"/>
    <w:uiPriority w:val="99"/>
    <w:unhideWhenUsed/>
    <w:rsid w:val="002B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5616"/>
  </w:style>
  <w:style w:type="character" w:styleId="PageNumber">
    <w:name w:val="page number"/>
    <w:basedOn w:val="DefaultParagraphFont"/>
    <w:rsid w:val="002B5616"/>
  </w:style>
  <w:style w:type="table" w:styleId="TableGrid">
    <w:name w:val="Table Grid"/>
    <w:basedOn w:val="TableNormal"/>
    <w:uiPriority w:val="59"/>
    <w:rsid w:val="00016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1BEF"/>
    <w:pPr>
      <w:ind w:left="720"/>
      <w:contextualSpacing/>
    </w:pPr>
  </w:style>
  <w:style w:type="character" w:styleId="Hyperlink">
    <w:name w:val="Hyperlink"/>
    <w:rsid w:val="00EF3776"/>
    <w:rPr>
      <w:color w:val="0000FF"/>
      <w:u w:val="single"/>
    </w:rPr>
  </w:style>
  <w:style w:type="paragraph" w:customStyle="1" w:styleId="MB-Normal-M-NI-SRB">
    <w:name w:val="MB-Normal-M-NI-SRB"/>
    <w:basedOn w:val="Normal"/>
    <w:rsid w:val="00F70CB8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Default">
    <w:name w:val="Default"/>
    <w:rsid w:val="00AE3B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64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D2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basedOn w:val="Normal"/>
    <w:link w:val="TabelaChar"/>
    <w:qFormat/>
    <w:rsid w:val="00123531"/>
    <w:pPr>
      <w:spacing w:before="40" w:after="0" w:line="240" w:lineRule="auto"/>
      <w:ind w:left="57"/>
    </w:pPr>
    <w:rPr>
      <w:rFonts w:ascii="Arial Narrow" w:hAnsi="Arial Narrow"/>
      <w:color w:val="1F2974"/>
      <w:sz w:val="19"/>
      <w:szCs w:val="19"/>
    </w:rPr>
  </w:style>
  <w:style w:type="character" w:customStyle="1" w:styleId="TabelaChar">
    <w:name w:val="Tabela Char"/>
    <w:link w:val="Tabela"/>
    <w:rsid w:val="00123531"/>
    <w:rPr>
      <w:rFonts w:ascii="Arial Narrow" w:hAnsi="Arial Narrow"/>
      <w:color w:val="1F2974"/>
      <w:sz w:val="19"/>
      <w:szCs w:val="19"/>
      <w:lang w:eastAsia="en-US"/>
    </w:rPr>
  </w:style>
  <w:style w:type="paragraph" w:styleId="Revision">
    <w:name w:val="Revision"/>
    <w:hidden/>
    <w:uiPriority w:val="99"/>
    <w:semiHidden/>
    <w:rsid w:val="001E785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an\Downloads\OBR-167%20V3%20Zahtev%20za%20izdavanje%20poslovne%20kartice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C4F2-D095-49B5-A893-C26ACEEB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OBR-167 V3 Zahtev za izdavanje poslovne kartice.doc</Template>
  <TotalTime>1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8458</CharactersWithSpaces>
  <SharedDoc>false</SharedDoc>
  <HLinks>
    <vt:vector size="6" baseType="variant">
      <vt:variant>
        <vt:i4>5636194</vt:i4>
      </vt:variant>
      <vt:variant>
        <vt:i4>6</vt:i4>
      </vt:variant>
      <vt:variant>
        <vt:i4>0</vt:i4>
      </vt:variant>
      <vt:variant>
        <vt:i4>5</vt:i4>
      </vt:variant>
      <vt:variant>
        <vt:lpwstr>mailto:jubmes@jubmes.rs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Jelena Ilić</cp:lastModifiedBy>
  <cp:revision>2</cp:revision>
  <cp:lastPrinted>2019-04-09T13:43:00Z</cp:lastPrinted>
  <dcterms:created xsi:type="dcterms:W3CDTF">2026-02-23T11:07:00Z</dcterms:created>
  <dcterms:modified xsi:type="dcterms:W3CDTF">2026-02-23T11:07:00Z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1f61e9-7410-4c15-9e17-9af484437d7c_Enabled">
    <vt:lpwstr>True</vt:lpwstr>
  </property>
  <property fmtid="{D5CDD505-2E9C-101B-9397-08002B2CF9AE}" pid="3" name="MSIP_Label_ba1f61e9-7410-4c15-9e17-9af484437d7c_SiteId">
    <vt:lpwstr>4ed15eaf-d69d-49e4-b264-afae60149deb</vt:lpwstr>
  </property>
  <property fmtid="{D5CDD505-2E9C-101B-9397-08002B2CF9AE}" pid="4" name="MSIP_Label_ba1f61e9-7410-4c15-9e17-9af484437d7c_Ref">
    <vt:lpwstr>https://api.informationprotection.azure.com/api/4ed15eaf-d69d-49e4-b264-afae60149deb</vt:lpwstr>
  </property>
  <property fmtid="{D5CDD505-2E9C-101B-9397-08002B2CF9AE}" pid="5" name="MSIP_Label_ba1f61e9-7410-4c15-9e17-9af484437d7c_Owner">
    <vt:lpwstr>ljiljana.stankovic@jubmes.rs</vt:lpwstr>
  </property>
  <property fmtid="{D5CDD505-2E9C-101B-9397-08002B2CF9AE}" pid="6" name="MSIP_Label_ba1f61e9-7410-4c15-9e17-9af484437d7c_SetDate">
    <vt:lpwstr>2020-03-11T15:00:09.6431210+01:00</vt:lpwstr>
  </property>
  <property fmtid="{D5CDD505-2E9C-101B-9397-08002B2CF9AE}" pid="7" name="MSIP_Label_ba1f61e9-7410-4c15-9e17-9af484437d7c_Name">
    <vt:lpwstr>Javni - Public</vt:lpwstr>
  </property>
  <property fmtid="{D5CDD505-2E9C-101B-9397-08002B2CF9AE}" pid="8" name="MSIP_Label_ba1f61e9-7410-4c15-9e17-9af484437d7c_Application">
    <vt:lpwstr>Microsoft Azure Information Protection</vt:lpwstr>
  </property>
  <property fmtid="{D5CDD505-2E9C-101B-9397-08002B2CF9AE}" pid="9" name="MSIP_Label_ba1f61e9-7410-4c15-9e17-9af484437d7c_Extended_MSFT_Method">
    <vt:lpwstr>Manual</vt:lpwstr>
  </property>
  <property fmtid="{D5CDD505-2E9C-101B-9397-08002B2CF9AE}" pid="10" name="Sensitivity">
    <vt:lpwstr>Javni - Public</vt:lpwstr>
  </property>
</Properties>
</file>